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A5886" w14:textId="77777777" w:rsidR="00A3555E" w:rsidRDefault="00A3555E" w:rsidP="002657FC">
      <w:pPr>
        <w:jc w:val="center"/>
        <w:rPr>
          <w:rFonts w:ascii="Arial" w:hAnsi="Arial" w:cs="Arial"/>
          <w:b/>
          <w:sz w:val="56"/>
        </w:rPr>
      </w:pPr>
    </w:p>
    <w:p w14:paraId="3A836C2E" w14:textId="77777777" w:rsidR="00A3555E" w:rsidRDefault="00A3555E" w:rsidP="002657FC">
      <w:pPr>
        <w:jc w:val="center"/>
        <w:rPr>
          <w:rFonts w:ascii="Arial" w:hAnsi="Arial" w:cs="Arial"/>
          <w:b/>
          <w:sz w:val="56"/>
        </w:rPr>
      </w:pPr>
    </w:p>
    <w:p w14:paraId="6B932336" w14:textId="77777777" w:rsidR="00A3555E" w:rsidRDefault="00A3555E" w:rsidP="002657FC">
      <w:pPr>
        <w:jc w:val="center"/>
        <w:rPr>
          <w:rFonts w:ascii="Arial" w:hAnsi="Arial" w:cs="Arial"/>
          <w:b/>
          <w:sz w:val="56"/>
        </w:rPr>
      </w:pPr>
    </w:p>
    <w:p w14:paraId="45445B24" w14:textId="77777777" w:rsidR="00A3555E" w:rsidRDefault="00A3555E" w:rsidP="002657FC">
      <w:pPr>
        <w:jc w:val="center"/>
        <w:rPr>
          <w:rFonts w:ascii="Arial" w:hAnsi="Arial" w:cs="Arial"/>
          <w:b/>
          <w:sz w:val="56"/>
        </w:rPr>
      </w:pPr>
    </w:p>
    <w:p w14:paraId="4CE62031" w14:textId="06BABF2A" w:rsidR="004E1DDC" w:rsidRDefault="002657FC" w:rsidP="002657FC">
      <w:pPr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Table of Contents</w:t>
      </w:r>
    </w:p>
    <w:p w14:paraId="2ACE4E5B" w14:textId="77777777" w:rsidR="002657FC" w:rsidRDefault="002657FC" w:rsidP="002657FC">
      <w:pPr>
        <w:jc w:val="center"/>
        <w:rPr>
          <w:rFonts w:ascii="Arial" w:hAnsi="Arial" w:cs="Arial"/>
          <w:b/>
          <w:sz w:val="56"/>
        </w:rPr>
      </w:pPr>
    </w:p>
    <w:p w14:paraId="464FE8C8" w14:textId="2DC0CFCB" w:rsidR="002657FC" w:rsidRDefault="002657FC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TOC \f \z </w:instrText>
      </w:r>
      <w:r>
        <w:rPr>
          <w:rFonts w:ascii="Arial" w:hAnsi="Arial" w:cs="Arial"/>
          <w:sz w:val="28"/>
        </w:rPr>
        <w:fldChar w:fldCharType="separate"/>
      </w:r>
      <w:r w:rsidRPr="00384D79">
        <w:rPr>
          <w:rFonts w:ascii="Courier New" w:hAnsi="Courier New" w:cs="Courier New"/>
          <w:noProof/>
        </w:rPr>
        <w:t>Cover Sheet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_Toc222501144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</w:p>
    <w:p w14:paraId="02A223CA" w14:textId="0650D5CC" w:rsidR="002657FC" w:rsidRDefault="002657FC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384D79">
        <w:rPr>
          <w:rFonts w:ascii="Courier New" w:hAnsi="Courier New" w:cs="Courier New"/>
          <w:noProof/>
        </w:rPr>
        <w:t>Title Page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_Toc222501145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2143BBC6" w14:textId="4C9DA364" w:rsidR="002657FC" w:rsidRDefault="002657FC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384D79">
        <w:rPr>
          <w:rFonts w:ascii="Courier New" w:hAnsi="Courier New" w:cs="Courier New"/>
          <w:noProof/>
        </w:rPr>
        <w:t>Rectves Analysis  : Rectangular-3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_Toc222501146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</w:p>
    <w:p w14:paraId="3E876809" w14:textId="75B4B542" w:rsidR="002657FC" w:rsidRDefault="002657FC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384D79">
        <w:rPr>
          <w:rFonts w:ascii="Courier New" w:hAnsi="Courier New" w:cs="Courier New"/>
          <w:noProof/>
        </w:rPr>
        <w:t>Vessel Results      Summary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_Toc222501147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</w:t>
      </w:r>
      <w:r>
        <w:rPr>
          <w:noProof/>
          <w:webHidden/>
        </w:rPr>
        <w:fldChar w:fldCharType="end"/>
      </w:r>
    </w:p>
    <w:p w14:paraId="7DCDA9FC" w14:textId="6BAEE839" w:rsidR="002657FC" w:rsidRDefault="002657FC" w:rsidP="002657FC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fldChar w:fldCharType="end"/>
      </w:r>
    </w:p>
    <w:p w14:paraId="5D13E31C" w14:textId="77777777" w:rsidR="002657FC" w:rsidRDefault="002657FC" w:rsidP="002657FC">
      <w:pPr>
        <w:jc w:val="center"/>
        <w:rPr>
          <w:rFonts w:ascii="Arial" w:hAnsi="Arial" w:cs="Arial"/>
          <w:sz w:val="28"/>
        </w:rPr>
      </w:pPr>
    </w:p>
    <w:p w14:paraId="061E5441" w14:textId="77777777" w:rsidR="002657FC" w:rsidRDefault="002657FC" w:rsidP="002657FC">
      <w:pPr>
        <w:rPr>
          <w:rFonts w:ascii="Courier New" w:hAnsi="Courier New" w:cs="Courier New"/>
        </w:rPr>
        <w:sectPr w:rsidR="002657FC" w:rsidSect="006605BB">
          <w:headerReference w:type="even" r:id="rId6"/>
          <w:pgSz w:w="12240" w:h="15840" w:code="1"/>
          <w:pgMar w:top="1440" w:right="504" w:bottom="720" w:left="720" w:header="720" w:footer="720" w:gutter="720"/>
          <w:pgNumType w:start="1"/>
          <w:cols w:space="720"/>
          <w:docGrid w:linePitch="272"/>
        </w:sectPr>
      </w:pPr>
    </w:p>
    <w:p w14:paraId="42F23D8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Courier New" w:hAnsi="Courier New" w:cs="Courier New"/>
          <w:sz w:val="18"/>
        </w:rPr>
        <w:lastRenderedPageBreak/>
        <w:fldChar w:fldCharType="begin"/>
      </w:r>
      <w:r w:rsidRPr="002657FC">
        <w:rPr>
          <w:rFonts w:ascii="Courier New" w:hAnsi="Courier New" w:cs="Courier New"/>
          <w:sz w:val="18"/>
        </w:rPr>
        <w:instrText xml:space="preserve"> TC "</w:instrText>
      </w:r>
      <w:bookmarkStart w:id="0" w:name="_Toc222501144"/>
      <w:r w:rsidRPr="002657FC">
        <w:rPr>
          <w:rFonts w:ascii="Courier New" w:hAnsi="Courier New" w:cs="Courier New"/>
          <w:sz w:val="18"/>
        </w:rPr>
        <w:instrText>Cover Sheet</w:instrText>
      </w:r>
      <w:bookmarkEnd w:id="0"/>
      <w:r w:rsidRPr="002657FC">
        <w:rPr>
          <w:rFonts w:ascii="Courier New" w:hAnsi="Courier New" w:cs="Courier New"/>
          <w:sz w:val="18"/>
        </w:rPr>
        <w:instrText xml:space="preserve">" /f C </w:instrText>
      </w:r>
      <w:r w:rsidRPr="002657FC">
        <w:rPr>
          <w:rFonts w:ascii="Courier New" w:hAnsi="Courier New" w:cs="Courier New"/>
          <w:sz w:val="18"/>
        </w:rPr>
        <w:fldChar w:fldCharType="end"/>
      </w:r>
    </w:p>
    <w:p w14:paraId="1E6D27B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4E50906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56C044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392EE3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154DC8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0355A0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A656FD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F9AF9C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5EF917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B4E625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766E8D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365202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17F7D3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B69CCB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21D12F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2FCECA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9F7D63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0AB63E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10DB52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1B0B81F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MICROTEC</w:t>
      </w:r>
    </w:p>
    <w:p w14:paraId="59FE733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Rectangular Duct for Flash Dryer - Section 1</w:t>
      </w:r>
    </w:p>
    <w:p w14:paraId="723D0B3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510C81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195D643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</w:t>
      </w:r>
      <w:r w:rsidRPr="002657FC">
        <w:rPr>
          <w:rFonts w:ascii="Courier New" w:hAnsi="Courier New" w:cs="Courier New"/>
          <w:sz w:val="18"/>
          <w:lang w:val="fr-FR"/>
        </w:rPr>
        <w:t>DESIGN CALCULATION</w:t>
      </w:r>
    </w:p>
    <w:p w14:paraId="54437DF7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</w:p>
    <w:p w14:paraId="2456A990" w14:textId="77777777" w:rsidR="002657FC" w:rsidRPr="00C53351" w:rsidRDefault="002657FC" w:rsidP="002657FC">
      <w:pPr>
        <w:rPr>
          <w:rFonts w:ascii="Courier New" w:hAnsi="Courier New" w:cs="Courier New"/>
          <w:sz w:val="18"/>
          <w:lang w:val="fr-FR"/>
        </w:rPr>
      </w:pPr>
      <w:r w:rsidRPr="002657FC">
        <w:rPr>
          <w:rFonts w:ascii="Courier New" w:hAnsi="Courier New" w:cs="Courier New"/>
          <w:sz w:val="18"/>
          <w:lang w:val="fr-FR"/>
        </w:rPr>
        <w:t xml:space="preserve"> </w:t>
      </w:r>
      <w:r w:rsidRPr="00C53351">
        <w:rPr>
          <w:rFonts w:ascii="Courier New" w:hAnsi="Courier New" w:cs="Courier New"/>
          <w:sz w:val="18"/>
          <w:lang w:val="fr-FR"/>
        </w:rPr>
        <w:t xml:space="preserve">ASME Code Version  </w:t>
      </w:r>
      <w:proofErr w:type="gramStart"/>
      <w:r w:rsidRPr="00C53351">
        <w:rPr>
          <w:rFonts w:ascii="Courier New" w:hAnsi="Courier New" w:cs="Courier New"/>
          <w:sz w:val="18"/>
          <w:lang w:val="fr-FR"/>
        </w:rPr>
        <w:t xml:space="preserve">   :</w:t>
      </w:r>
      <w:proofErr w:type="gramEnd"/>
      <w:r w:rsidRPr="00C53351">
        <w:rPr>
          <w:rFonts w:ascii="Courier New" w:hAnsi="Courier New" w:cs="Courier New"/>
          <w:sz w:val="18"/>
          <w:lang w:val="fr-FR"/>
        </w:rPr>
        <w:t xml:space="preserve"> 2017</w:t>
      </w:r>
    </w:p>
    <w:p w14:paraId="2B56C0C0" w14:textId="77777777" w:rsidR="002657FC" w:rsidRPr="00C53351" w:rsidRDefault="002657FC" w:rsidP="002657FC">
      <w:pPr>
        <w:rPr>
          <w:rFonts w:ascii="Courier New" w:hAnsi="Courier New" w:cs="Courier New"/>
          <w:sz w:val="18"/>
          <w:lang w:val="fr-FR"/>
        </w:rPr>
      </w:pPr>
    </w:p>
    <w:p w14:paraId="75214A6B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C53351">
        <w:rPr>
          <w:rFonts w:ascii="Courier New" w:hAnsi="Courier New" w:cs="Courier New"/>
          <w:sz w:val="18"/>
          <w:lang w:val="fr-FR"/>
        </w:rPr>
        <w:t xml:space="preserve"> </w:t>
      </w:r>
      <w:r>
        <w:rPr>
          <w:rFonts w:ascii="Courier New" w:hAnsi="Courier New" w:cs="Courier New"/>
          <w:sz w:val="18"/>
        </w:rPr>
        <w:t xml:space="preserve">Analysis Performed </w:t>
      </w:r>
      <w:proofErr w:type="gramStart"/>
      <w:r>
        <w:rPr>
          <w:rFonts w:ascii="Courier New" w:hAnsi="Courier New" w:cs="Courier New"/>
          <w:sz w:val="18"/>
        </w:rPr>
        <w:t>by :</w:t>
      </w:r>
      <w:proofErr w:type="gramEnd"/>
      <w:r>
        <w:rPr>
          <w:rFonts w:ascii="Courier New" w:hAnsi="Courier New" w:cs="Courier New"/>
          <w:sz w:val="18"/>
        </w:rPr>
        <w:t xml:space="preserve"> SL Client</w:t>
      </w:r>
    </w:p>
    <w:p w14:paraId="0446EE9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1380ED2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Courier New" w:hAnsi="Courier New" w:cs="Courier New"/>
          <w:color w:val="000000"/>
          <w:sz w:val="18"/>
        </w:rPr>
        <w:t xml:space="preserve">Job File            </w:t>
      </w:r>
      <w:proofErr w:type="gramStart"/>
      <w:r w:rsidRPr="002657FC">
        <w:rPr>
          <w:rFonts w:ascii="Courier New" w:hAnsi="Courier New" w:cs="Courier New"/>
          <w:color w:val="000000"/>
          <w:sz w:val="18"/>
        </w:rPr>
        <w:t xml:space="preserve">  :</w:t>
      </w:r>
      <w:proofErr w:type="gramEnd"/>
      <w:r w:rsidRPr="002657FC">
        <w:rPr>
          <w:rFonts w:ascii="Courier New" w:hAnsi="Courier New" w:cs="Courier New"/>
          <w:color w:val="000000"/>
          <w:sz w:val="18"/>
        </w:rPr>
        <w:t xml:space="preserve"> D:\2-PAYAM\1-Projects\Microtec Project\13-Microtec -Flash Dryer-5204\5204-Eng</w:t>
      </w:r>
    </w:p>
    <w:p w14:paraId="654F2713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C9AA14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Date of Analysis 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Feb 20,2026</w:t>
      </w:r>
    </w:p>
    <w:p w14:paraId="504C2F64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080B36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PV Elite </w:t>
      </w:r>
      <w:proofErr w:type="gramStart"/>
      <w:r>
        <w:rPr>
          <w:rFonts w:ascii="Courier New" w:hAnsi="Courier New" w:cs="Courier New"/>
          <w:sz w:val="18"/>
        </w:rPr>
        <w:t>2019 ,</w:t>
      </w:r>
      <w:proofErr w:type="gramEnd"/>
      <w:r>
        <w:rPr>
          <w:rFonts w:ascii="Courier New" w:hAnsi="Courier New" w:cs="Courier New"/>
          <w:sz w:val="18"/>
        </w:rPr>
        <w:t xml:space="preserve"> January 2019</w:t>
      </w:r>
    </w:p>
    <w:p w14:paraId="1FF37014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0BE52EB" w14:textId="77777777" w:rsidR="002657FC" w:rsidRDefault="002657FC" w:rsidP="002657FC">
      <w:pPr>
        <w:rPr>
          <w:rFonts w:ascii="Courier New" w:hAnsi="Courier New" w:cs="Courier New"/>
          <w:sz w:val="18"/>
        </w:rPr>
        <w:sectPr w:rsidR="002657FC" w:rsidSect="006605BB">
          <w:headerReference w:type="default" r:id="rId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D4D7EF1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Courier New" w:hAnsi="Courier New" w:cs="Courier New"/>
          <w:sz w:val="18"/>
        </w:rPr>
        <w:lastRenderedPageBreak/>
        <w:fldChar w:fldCharType="begin"/>
      </w:r>
      <w:r w:rsidRPr="002657FC">
        <w:rPr>
          <w:rFonts w:ascii="Courier New" w:hAnsi="Courier New" w:cs="Courier New"/>
          <w:sz w:val="18"/>
        </w:rPr>
        <w:instrText xml:space="preserve"> TC "</w:instrText>
      </w:r>
      <w:bookmarkStart w:id="1" w:name="_Toc222501145"/>
      <w:r w:rsidRPr="002657FC">
        <w:rPr>
          <w:rFonts w:ascii="Courier New" w:hAnsi="Courier New" w:cs="Courier New"/>
          <w:sz w:val="18"/>
        </w:rPr>
        <w:instrText>Title Page</w:instrText>
      </w:r>
      <w:bookmarkEnd w:id="1"/>
      <w:r w:rsidRPr="002657FC">
        <w:rPr>
          <w:rFonts w:ascii="Courier New" w:hAnsi="Courier New" w:cs="Courier New"/>
          <w:sz w:val="18"/>
        </w:rPr>
        <w:instrText xml:space="preserve">" /f C </w:instrText>
      </w:r>
      <w:r w:rsidRPr="002657FC">
        <w:rPr>
          <w:rFonts w:ascii="Courier New" w:hAnsi="Courier New" w:cs="Courier New"/>
          <w:sz w:val="18"/>
        </w:rPr>
        <w:fldChar w:fldCharType="end"/>
      </w:r>
    </w:p>
    <w:p w14:paraId="4D16B85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E704E9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8F68B5B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FF"/>
          <w:sz w:val="18"/>
        </w:rPr>
        <w:t>Note:</w:t>
      </w:r>
    </w:p>
    <w:p w14:paraId="446E637A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FF"/>
          <w:sz w:val="18"/>
        </w:rPr>
        <w:t>PV Elite performs all calculations internally in U.S. Customary Units</w:t>
      </w:r>
    </w:p>
    <w:p w14:paraId="2D1C957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FF"/>
          <w:sz w:val="18"/>
        </w:rPr>
        <w:t xml:space="preserve">to remain compliant with the ASME Code and any </w:t>
      </w:r>
      <w:proofErr w:type="gramStart"/>
      <w:r w:rsidRPr="002657FC">
        <w:rPr>
          <w:rFonts w:ascii="Arial" w:hAnsi="Courier New" w:cs="Courier New"/>
          <w:color w:val="0000FF"/>
          <w:sz w:val="18"/>
        </w:rPr>
        <w:t>built in</w:t>
      </w:r>
      <w:proofErr w:type="gramEnd"/>
      <w:r w:rsidRPr="002657FC">
        <w:rPr>
          <w:rFonts w:ascii="Arial" w:hAnsi="Courier New" w:cs="Courier New"/>
          <w:color w:val="0000FF"/>
          <w:sz w:val="18"/>
        </w:rPr>
        <w:t xml:space="preserve"> assumptions in</w:t>
      </w:r>
    </w:p>
    <w:p w14:paraId="2031541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FF"/>
          <w:sz w:val="18"/>
        </w:rPr>
        <w:t>the ASME Code formulae. Finalized results are converted to the user set of</w:t>
      </w:r>
    </w:p>
    <w:p w14:paraId="6D6327A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FF"/>
          <w:sz w:val="18"/>
        </w:rPr>
        <w:t>selected units using conversion constants with adequate significant digits.</w:t>
      </w:r>
    </w:p>
    <w:p w14:paraId="35316ADD" w14:textId="77777777" w:rsidR="002657FC" w:rsidRDefault="002657FC" w:rsidP="002657FC">
      <w:pPr>
        <w:rPr>
          <w:rFonts w:ascii="Courier New" w:hAnsi="Courier New" w:cs="Courier New"/>
          <w:sz w:val="18"/>
        </w:rPr>
        <w:sectPr w:rsidR="002657FC" w:rsidSect="006605BB">
          <w:headerReference w:type="default" r:id="rId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3DC42E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Courier New" w:hAnsi="Courier New" w:cs="Courier New"/>
          <w:sz w:val="18"/>
        </w:rPr>
        <w:lastRenderedPageBreak/>
        <w:fldChar w:fldCharType="begin"/>
      </w:r>
      <w:r w:rsidRPr="002657FC">
        <w:rPr>
          <w:rFonts w:ascii="Courier New" w:hAnsi="Courier New" w:cs="Courier New"/>
          <w:sz w:val="18"/>
        </w:rPr>
        <w:instrText xml:space="preserve"> TC "</w:instrText>
      </w:r>
      <w:bookmarkStart w:id="2" w:name="_Toc222501146"/>
      <w:r w:rsidRPr="002657FC">
        <w:rPr>
          <w:rFonts w:ascii="Courier New" w:hAnsi="Courier New" w:cs="Courier New"/>
          <w:sz w:val="18"/>
        </w:rPr>
        <w:instrText>Rectves Analysis  : Rectangular-3</w:instrText>
      </w:r>
      <w:bookmarkEnd w:id="2"/>
      <w:r w:rsidRPr="002657FC">
        <w:rPr>
          <w:rFonts w:ascii="Courier New" w:hAnsi="Courier New" w:cs="Courier New"/>
          <w:sz w:val="18"/>
        </w:rPr>
        <w:instrText xml:space="preserve">" /f C </w:instrText>
      </w:r>
      <w:r w:rsidRPr="002657FC">
        <w:rPr>
          <w:rFonts w:ascii="Courier New" w:hAnsi="Courier New" w:cs="Courier New"/>
          <w:sz w:val="18"/>
        </w:rPr>
        <w:fldChar w:fldCharType="end"/>
      </w:r>
    </w:p>
    <w:p w14:paraId="721F08D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 xml:space="preserve">Input Echo, COMPONENT      </w:t>
      </w:r>
      <w:proofErr w:type="gramStart"/>
      <w:r w:rsidRPr="002657FC">
        <w:rPr>
          <w:rFonts w:ascii="Tahoma" w:hAnsi="Courier New" w:cs="Courier New"/>
          <w:b/>
          <w:color w:val="000000"/>
          <w:sz w:val="18"/>
        </w:rPr>
        <w:t xml:space="preserve">1,   </w:t>
      </w:r>
      <w:proofErr w:type="gramEnd"/>
      <w:r w:rsidRPr="002657FC">
        <w:rPr>
          <w:rFonts w:ascii="Tahoma" w:hAnsi="Courier New" w:cs="Courier New"/>
          <w:b/>
          <w:color w:val="000000"/>
          <w:sz w:val="18"/>
        </w:rPr>
        <w:t xml:space="preserve">      Description: Rectangular-3</w:t>
      </w:r>
    </w:p>
    <w:p w14:paraId="19D39AFE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BAFF4E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Figure Number Analyzed                                    A4</w:t>
      </w:r>
    </w:p>
    <w:p w14:paraId="301C3DD3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72F463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P          </w:t>
      </w:r>
      <w:proofErr w:type="gramStart"/>
      <w:r>
        <w:rPr>
          <w:rFonts w:ascii="Courier New" w:hAnsi="Courier New" w:cs="Courier New"/>
          <w:sz w:val="18"/>
        </w:rPr>
        <w:t>0.5000  bars</w:t>
      </w:r>
      <w:proofErr w:type="gramEnd"/>
    </w:p>
    <w:p w14:paraId="1B704EB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 xml:space="preserve">          </w:t>
      </w:r>
      <w:proofErr w:type="gramStart"/>
      <w:r>
        <w:rPr>
          <w:rFonts w:ascii="Courier New" w:hAnsi="Courier New" w:cs="Courier New"/>
          <w:sz w:val="18"/>
        </w:rPr>
        <w:t>0.1000  bars</w:t>
      </w:r>
      <w:proofErr w:type="gramEnd"/>
    </w:p>
    <w:p w14:paraId="1B1279C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                     Temp        </w:t>
      </w:r>
      <w:proofErr w:type="gramStart"/>
      <w:r>
        <w:rPr>
          <w:rFonts w:ascii="Courier New" w:hAnsi="Courier New" w:cs="Courier New"/>
          <w:sz w:val="18"/>
        </w:rPr>
        <w:t>170.0000  C</w:t>
      </w:r>
      <w:proofErr w:type="gramEnd"/>
    </w:p>
    <w:p w14:paraId="56278EB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0B4990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MATERIAL DATA:</w:t>
      </w:r>
    </w:p>
    <w:p w14:paraId="02DFE7F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Specification                            SA-240 316</w:t>
      </w:r>
    </w:p>
    <w:p w14:paraId="63AC031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Allowable Stress at Design Temp      S        </w:t>
      </w:r>
      <w:proofErr w:type="gramStart"/>
      <w:r>
        <w:rPr>
          <w:rFonts w:ascii="Courier New" w:hAnsi="Courier New" w:cs="Courier New"/>
          <w:sz w:val="18"/>
        </w:rPr>
        <w:t>136.0672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6128A41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Allowable Stress at Ambient         SA        </w:t>
      </w:r>
      <w:proofErr w:type="gramStart"/>
      <w:r>
        <w:rPr>
          <w:rFonts w:ascii="Courier New" w:hAnsi="Courier New" w:cs="Courier New"/>
          <w:sz w:val="18"/>
        </w:rPr>
        <w:t>137.9000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095A52B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Yield Stress at Design </w:t>
      </w:r>
      <w:proofErr w:type="gramStart"/>
      <w:r>
        <w:rPr>
          <w:rFonts w:ascii="Courier New" w:hAnsi="Courier New" w:cs="Courier New"/>
          <w:sz w:val="18"/>
        </w:rPr>
        <w:t>Temperature  Sy</w:t>
      </w:r>
      <w:proofErr w:type="gramEnd"/>
      <w:r>
        <w:rPr>
          <w:rFonts w:ascii="Courier New" w:hAnsi="Courier New" w:cs="Courier New"/>
          <w:sz w:val="18"/>
        </w:rPr>
        <w:t xml:space="preserve">        156.1065  N./mm^2</w:t>
      </w:r>
    </w:p>
    <w:p w14:paraId="310CFE5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A9BDDF4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D9CED3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VESSEL DATA:</w:t>
      </w:r>
    </w:p>
    <w:p w14:paraId="43E543A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Length Dimension                H        </w:t>
      </w:r>
      <w:proofErr w:type="gramStart"/>
      <w:r>
        <w:rPr>
          <w:rFonts w:ascii="Courier New" w:hAnsi="Courier New" w:cs="Courier New"/>
          <w:sz w:val="18"/>
        </w:rPr>
        <w:t>950.0001  mm.</w:t>
      </w:r>
      <w:proofErr w:type="gramEnd"/>
    </w:p>
    <w:p w14:paraId="266D1E7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Thickness of Short-side Plates    t1          </w:t>
      </w:r>
      <w:proofErr w:type="gramStart"/>
      <w:r>
        <w:rPr>
          <w:rFonts w:ascii="Courier New" w:hAnsi="Courier New" w:cs="Courier New"/>
          <w:sz w:val="18"/>
        </w:rPr>
        <w:t>3.0000  mm.</w:t>
      </w:r>
      <w:proofErr w:type="gramEnd"/>
    </w:p>
    <w:p w14:paraId="1559BFF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Mid-side Joint Efficiency on Short-side    E          1.0000</w:t>
      </w:r>
    </w:p>
    <w:p w14:paraId="46A4E48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Corner Joint Efficiency on Short-side     EC          1.0000</w:t>
      </w:r>
    </w:p>
    <w:p w14:paraId="2D83287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F4EEDD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VESSEL DATA:</w:t>
      </w:r>
    </w:p>
    <w:p w14:paraId="4CDD927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Length Dimension                 h       </w:t>
      </w:r>
      <w:proofErr w:type="gramStart"/>
      <w:r>
        <w:rPr>
          <w:rFonts w:ascii="Courier New" w:hAnsi="Courier New" w:cs="Courier New"/>
          <w:sz w:val="18"/>
        </w:rPr>
        <w:t>1370.0000  mm.</w:t>
      </w:r>
      <w:proofErr w:type="gramEnd"/>
    </w:p>
    <w:p w14:paraId="6163888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Thickness of Long-side Plates     t2          </w:t>
      </w:r>
      <w:proofErr w:type="gramStart"/>
      <w:r>
        <w:rPr>
          <w:rFonts w:ascii="Courier New" w:hAnsi="Courier New" w:cs="Courier New"/>
          <w:sz w:val="18"/>
        </w:rPr>
        <w:t>3.0000  mm.</w:t>
      </w:r>
      <w:proofErr w:type="gramEnd"/>
    </w:p>
    <w:p w14:paraId="4A7C32F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Mid-side Joint Efficiency on Long-side     E          1.0000</w:t>
      </w:r>
    </w:p>
    <w:p w14:paraId="72A889C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E504FF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REINFORCEMENT MATERIAL DATA:</w:t>
      </w:r>
    </w:p>
    <w:p w14:paraId="025C590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Reinforcement Material Specification                  SA-240</w:t>
      </w:r>
    </w:p>
    <w:p w14:paraId="583BF0D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Allowable Stress at Design Temp     Sr        </w:t>
      </w:r>
      <w:proofErr w:type="gramStart"/>
      <w:r>
        <w:rPr>
          <w:rFonts w:ascii="Courier New" w:hAnsi="Courier New" w:cs="Courier New"/>
          <w:sz w:val="18"/>
        </w:rPr>
        <w:t>120.0000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5D6DDA8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Allowable Stress at Ambient         SA        </w:t>
      </w:r>
      <w:proofErr w:type="gramStart"/>
      <w:r>
        <w:rPr>
          <w:rFonts w:ascii="Courier New" w:hAnsi="Courier New" w:cs="Courier New"/>
          <w:sz w:val="18"/>
        </w:rPr>
        <w:t>153.7585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73588E9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Yield Stress at Design Temp         Sy        </w:t>
      </w:r>
      <w:proofErr w:type="gramStart"/>
      <w:r>
        <w:rPr>
          <w:rFonts w:ascii="Courier New" w:hAnsi="Courier New" w:cs="Courier New"/>
          <w:sz w:val="18"/>
        </w:rPr>
        <w:t>166.5450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307E5F4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70F73DB" w14:textId="5E3B7A04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</w:p>
    <w:p w14:paraId="31966AC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C-Factor for </w:t>
      </w:r>
      <w:proofErr w:type="gramStart"/>
      <w:r>
        <w:rPr>
          <w:rFonts w:ascii="Courier New" w:hAnsi="Courier New" w:cs="Courier New"/>
          <w:sz w:val="18"/>
        </w:rPr>
        <w:t>Reinforcement  (</w:t>
      </w:r>
      <w:proofErr w:type="gramEnd"/>
      <w:r>
        <w:rPr>
          <w:rFonts w:ascii="Courier New" w:hAnsi="Courier New" w:cs="Courier New"/>
          <w:sz w:val="18"/>
        </w:rPr>
        <w:t>from UG-47)              2.1000</w:t>
      </w:r>
    </w:p>
    <w:p w14:paraId="08EA6E1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DELTA (Reinforcement Material </w:t>
      </w:r>
      <w:proofErr w:type="gramStart"/>
      <w:r>
        <w:rPr>
          <w:rFonts w:ascii="Courier New" w:hAnsi="Courier New" w:cs="Courier New"/>
          <w:sz w:val="18"/>
        </w:rPr>
        <w:t xml:space="preserve">Parameter)   </w:t>
      </w:r>
      <w:proofErr w:type="gramEnd"/>
      <w:r>
        <w:rPr>
          <w:rFonts w:ascii="Courier New" w:hAnsi="Courier New" w:cs="Courier New"/>
          <w:sz w:val="18"/>
        </w:rPr>
        <w:t xml:space="preserve">         485.0000  N./mm^2^0.5</w:t>
      </w:r>
    </w:p>
    <w:p w14:paraId="58055CB3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5BE9A9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RECTANGULAR BEAM DATA:</w:t>
      </w:r>
    </w:p>
    <w:p w14:paraId="6CDC718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Outside Distance from Outside of Vessel              </w:t>
      </w:r>
      <w:proofErr w:type="gramStart"/>
      <w:r>
        <w:rPr>
          <w:rFonts w:ascii="Courier New" w:hAnsi="Courier New" w:cs="Courier New"/>
          <w:sz w:val="18"/>
        </w:rPr>
        <w:t>50.0000  mm.</w:t>
      </w:r>
      <w:proofErr w:type="gramEnd"/>
    </w:p>
    <w:p w14:paraId="76C0F3A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Width of Reinforcing Member                          </w:t>
      </w:r>
      <w:proofErr w:type="gramStart"/>
      <w:r>
        <w:rPr>
          <w:rFonts w:ascii="Courier New" w:hAnsi="Courier New" w:cs="Courier New"/>
          <w:sz w:val="18"/>
        </w:rPr>
        <w:t>10.0000  mm.</w:t>
      </w:r>
      <w:proofErr w:type="gramEnd"/>
    </w:p>
    <w:p w14:paraId="16FF816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B79386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RECTANGULAR BEAM DATA:</w:t>
      </w:r>
    </w:p>
    <w:p w14:paraId="13196BB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Outside Distance from Outside of Vessel              </w:t>
      </w:r>
      <w:proofErr w:type="gramStart"/>
      <w:r>
        <w:rPr>
          <w:rFonts w:ascii="Courier New" w:hAnsi="Courier New" w:cs="Courier New"/>
          <w:sz w:val="18"/>
        </w:rPr>
        <w:t>50.0000  mm.</w:t>
      </w:r>
      <w:proofErr w:type="gramEnd"/>
    </w:p>
    <w:p w14:paraId="3C9BBDA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Width of Reinforcing Member                          </w:t>
      </w:r>
      <w:proofErr w:type="gramStart"/>
      <w:r>
        <w:rPr>
          <w:rFonts w:ascii="Courier New" w:hAnsi="Courier New" w:cs="Courier New"/>
          <w:sz w:val="18"/>
        </w:rPr>
        <w:t>10.0000  mm.</w:t>
      </w:r>
      <w:proofErr w:type="gramEnd"/>
    </w:p>
    <w:p w14:paraId="2505562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F41101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D83BBC2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  <w:u w:val="single"/>
        </w:rPr>
        <w:t>Rectangular Vessel Results, Item number     1, Desc: Rectangular-3</w:t>
      </w:r>
    </w:p>
    <w:p w14:paraId="4168EBAC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  <w:r w:rsidRPr="002657FC">
        <w:rPr>
          <w:rFonts w:ascii="Tahoma" w:hAnsi="Courier New" w:cs="Courier New"/>
          <w:b/>
          <w:color w:val="000000"/>
          <w:sz w:val="18"/>
          <w:lang w:val="fr-FR"/>
        </w:rPr>
        <w:t>ASME Code, Section VIII, Division 1, 2017 App. 13</w:t>
      </w:r>
    </w:p>
    <w:p w14:paraId="58F20523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</w:p>
    <w:p w14:paraId="61CA5DED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Ligament Efficiency Calculations (Section 13-6, Equations (1)-(6)):</w:t>
      </w:r>
    </w:p>
    <w:p w14:paraId="3BE00E1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638CC1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Short-side 1 Calculations</w:t>
      </w:r>
    </w:p>
    <w:p w14:paraId="5BBC06D4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DDCCB9E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Ligament Efficiency [Em]:</w:t>
      </w:r>
    </w:p>
    <w:p w14:paraId="5821979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3A83F1B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0AB3CE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Bending Ligament Efficiency [Eb]:</w:t>
      </w:r>
    </w:p>
    <w:p w14:paraId="2AD651F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4B52447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D3A0F63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[Ci]:</w:t>
      </w:r>
    </w:p>
    <w:p w14:paraId="0F675B5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79891F4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250A7BF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68F2343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D132B70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699D36A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5723A6F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72C5A05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313CAA3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73C05F2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Short-side 2 Calculations</w:t>
      </w:r>
    </w:p>
    <w:p w14:paraId="7C4BD45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E58BA5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Ligament Efficiency [Em]:</w:t>
      </w:r>
    </w:p>
    <w:p w14:paraId="1165472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17D2D0D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A360935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Bending Ligament Efficiency [Eb]:</w:t>
      </w:r>
    </w:p>
    <w:p w14:paraId="6B08556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4405E623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10716F8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[Ci]:</w:t>
      </w:r>
    </w:p>
    <w:p w14:paraId="79BC209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2789C97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1293C51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1FBCE1F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5C3C506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792DBF7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5C6DE57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2ED49E5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3E78EAA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097DA4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Long-side 1 Calculations</w:t>
      </w:r>
    </w:p>
    <w:p w14:paraId="60EAD8E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ED63B4A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Ligament Efficiency [Em]:</w:t>
      </w:r>
    </w:p>
    <w:p w14:paraId="298AFC5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13FF9FE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8E5887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Bending Ligament Efficiency [Eb]:</w:t>
      </w:r>
    </w:p>
    <w:p w14:paraId="29A6D42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2125D41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BC74AFC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[Ci]:</w:t>
      </w:r>
    </w:p>
    <w:p w14:paraId="0DAD1CC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637FCE9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5DCDDEF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3D03FE7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2E8C319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1268DA7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0086858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244D45E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7FBC584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4A379A7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Long-side 2 Calculations</w:t>
      </w:r>
    </w:p>
    <w:p w14:paraId="2999DFD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DEE9B8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Ligament Efficiency [Em]:</w:t>
      </w:r>
    </w:p>
    <w:p w14:paraId="55D5C93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454E6CA6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7276A4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Bending Ligament Efficiency [Eb]:</w:t>
      </w:r>
    </w:p>
    <w:p w14:paraId="4F10ACC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68BF64F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AAEBE52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[Ci]:</w:t>
      </w:r>
    </w:p>
    <w:p w14:paraId="02823EB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7116F5B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66E139F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107BC26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6251318" w14:textId="77777777" w:rsidR="002657FC" w:rsidRDefault="002657FC" w:rsidP="002657FC">
      <w:pPr>
        <w:rPr>
          <w:rFonts w:ascii="Courier New" w:hAnsi="Courier New" w:cs="Courier New"/>
          <w:sz w:val="18"/>
        </w:rPr>
      </w:pPr>
      <w:proofErr w:type="spellStart"/>
      <w:r w:rsidRPr="002657FC">
        <w:rPr>
          <w:rFonts w:ascii="Arial" w:hAnsi="Courier New" w:cs="Courier New"/>
          <w:color w:val="000000"/>
          <w:sz w:val="18"/>
        </w:rPr>
        <w:t>Dist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5BCF46C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4621E47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2F931B1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018716C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895CF27" w14:textId="77777777" w:rsidR="00C53351" w:rsidRDefault="00C53351" w:rsidP="002657FC">
      <w:pPr>
        <w:rPr>
          <w:rFonts w:ascii="Tahoma" w:hAnsi="Courier New" w:cs="Courier New"/>
          <w:b/>
          <w:color w:val="000000"/>
          <w:sz w:val="18"/>
        </w:rPr>
      </w:pPr>
    </w:p>
    <w:p w14:paraId="30B903C3" w14:textId="77777777" w:rsidR="00C53351" w:rsidRDefault="00C53351" w:rsidP="002657FC">
      <w:pPr>
        <w:rPr>
          <w:rFonts w:ascii="Tahoma" w:hAnsi="Courier New" w:cs="Courier New"/>
          <w:b/>
          <w:color w:val="000000"/>
          <w:sz w:val="18"/>
        </w:rPr>
      </w:pPr>
    </w:p>
    <w:p w14:paraId="49AD76E3" w14:textId="77777777" w:rsidR="00C53351" w:rsidRDefault="00C53351" w:rsidP="002657FC">
      <w:pPr>
        <w:rPr>
          <w:rFonts w:ascii="Tahoma" w:hAnsi="Courier New" w:cs="Courier New"/>
          <w:b/>
          <w:color w:val="000000"/>
          <w:sz w:val="18"/>
        </w:rPr>
      </w:pPr>
    </w:p>
    <w:p w14:paraId="4083B42A" w14:textId="44D20F9B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lastRenderedPageBreak/>
        <w:t>Ligament Efficiency Calculations (Section 13-6, Equations (1)-(6)):</w:t>
      </w:r>
    </w:p>
    <w:p w14:paraId="7A0E3BE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Em          Eb          Ci          Co</w:t>
      </w:r>
    </w:p>
    <w:p w14:paraId="4EB419B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      1.000       1.000       1.500      -1.500</w:t>
      </w:r>
    </w:p>
    <w:p w14:paraId="5E98EC5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2       1.000       1.000       1.500      -1.500</w:t>
      </w:r>
    </w:p>
    <w:p w14:paraId="3782498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      1.000       1.000       1.500      -1.500</w:t>
      </w:r>
    </w:p>
    <w:p w14:paraId="01822E7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2       1.000       1.000       1.500      -1.500</w:t>
      </w:r>
    </w:p>
    <w:p w14:paraId="38EC9A3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1E76354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E7BC906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  <w:r w:rsidRPr="002657FC">
        <w:rPr>
          <w:rFonts w:ascii="Arial" w:hAnsi="Courier New" w:cs="Courier New"/>
          <w:b/>
          <w:color w:val="000000"/>
          <w:sz w:val="18"/>
        </w:rPr>
        <w:t xml:space="preserve">Effective Width of Shell Plate </w:t>
      </w:r>
      <w:proofErr w:type="gramStart"/>
      <w:r w:rsidRPr="002657FC">
        <w:rPr>
          <w:rFonts w:ascii="Arial" w:hAnsi="Courier New" w:cs="Courier New"/>
          <w:b/>
          <w:color w:val="000000"/>
          <w:sz w:val="18"/>
        </w:rPr>
        <w:t>( Section</w:t>
      </w:r>
      <w:proofErr w:type="gramEnd"/>
      <w:r w:rsidRPr="002657FC">
        <w:rPr>
          <w:rFonts w:ascii="Arial" w:hAnsi="Courier New" w:cs="Courier New"/>
          <w:b/>
          <w:color w:val="000000"/>
          <w:sz w:val="18"/>
        </w:rPr>
        <w:t xml:space="preserve"> 13-8, Eq. </w:t>
      </w:r>
      <w:r w:rsidRPr="002657FC">
        <w:rPr>
          <w:rFonts w:ascii="Arial" w:hAnsi="Courier New" w:cs="Courier New"/>
          <w:b/>
          <w:color w:val="000000"/>
          <w:sz w:val="18"/>
          <w:lang w:val="fr-FR"/>
        </w:rPr>
        <w:t>(2) )</w:t>
      </w:r>
    </w:p>
    <w:p w14:paraId="7649DE25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</w:p>
    <w:p w14:paraId="3B49E59F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  <w:r w:rsidRPr="002657FC">
        <w:rPr>
          <w:rFonts w:ascii="Arial" w:hAnsi="Courier New" w:cs="Courier New"/>
          <w:color w:val="000000"/>
          <w:sz w:val="18"/>
          <w:lang w:val="fr-FR"/>
        </w:rPr>
        <w:t>In Compression [w</w:t>
      </w:r>
      <w:proofErr w:type="gramStart"/>
      <w:r w:rsidRPr="002657FC">
        <w:rPr>
          <w:rFonts w:ascii="Arial" w:hAnsi="Courier New" w:cs="Courier New"/>
          <w:color w:val="000000"/>
          <w:sz w:val="18"/>
          <w:lang w:val="fr-FR"/>
        </w:rPr>
        <w:t>]:</w:t>
      </w:r>
      <w:proofErr w:type="gramEnd"/>
    </w:p>
    <w:p w14:paraId="5EB9316F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  <w:r w:rsidRPr="002657FC">
        <w:rPr>
          <w:rFonts w:ascii="Courier New" w:hAnsi="Courier New" w:cs="Courier New"/>
          <w:sz w:val="18"/>
          <w:lang w:val="fr-FR"/>
        </w:rPr>
        <w:t xml:space="preserve">  = </w:t>
      </w:r>
      <w:proofErr w:type="gramStart"/>
      <w:r w:rsidRPr="002657FC">
        <w:rPr>
          <w:rFonts w:ascii="Courier New" w:hAnsi="Courier New" w:cs="Courier New"/>
          <w:sz w:val="18"/>
          <w:lang w:val="fr-FR"/>
        </w:rPr>
        <w:t>Min( Min</w:t>
      </w:r>
      <w:proofErr w:type="gramEnd"/>
      <w:r w:rsidRPr="002657FC">
        <w:rPr>
          <w:rFonts w:ascii="Courier New" w:hAnsi="Courier New" w:cs="Courier New"/>
          <w:sz w:val="18"/>
          <w:lang w:val="fr-FR"/>
        </w:rPr>
        <w:t xml:space="preserve">( t1, t2 ) * Delta / </w:t>
      </w:r>
      <w:proofErr w:type="spellStart"/>
      <w:r w:rsidRPr="002657FC">
        <w:rPr>
          <w:rFonts w:ascii="Courier New" w:hAnsi="Courier New" w:cs="Courier New"/>
          <w:sz w:val="18"/>
          <w:lang w:val="fr-FR"/>
        </w:rPr>
        <w:t>sqrt</w:t>
      </w:r>
      <w:proofErr w:type="spellEnd"/>
      <w:r w:rsidRPr="002657FC">
        <w:rPr>
          <w:rFonts w:ascii="Courier New" w:hAnsi="Courier New" w:cs="Courier New"/>
          <w:sz w:val="18"/>
          <w:lang w:val="fr-FR"/>
        </w:rPr>
        <w:t>( Sy ), p )</w:t>
      </w:r>
    </w:p>
    <w:p w14:paraId="1EAE24D3" w14:textId="77777777" w:rsidR="002657FC" w:rsidRPr="002657FC" w:rsidRDefault="002657FC" w:rsidP="002657FC">
      <w:pPr>
        <w:rPr>
          <w:rFonts w:ascii="Courier New" w:hAnsi="Courier New" w:cs="Courier New"/>
          <w:sz w:val="18"/>
          <w:lang w:val="fr-FR"/>
        </w:rPr>
      </w:pPr>
      <w:r w:rsidRPr="002657FC">
        <w:rPr>
          <w:rFonts w:ascii="Courier New" w:hAnsi="Courier New" w:cs="Courier New"/>
          <w:sz w:val="18"/>
          <w:lang w:val="fr-FR"/>
        </w:rPr>
        <w:t xml:space="preserve">  = </w:t>
      </w:r>
      <w:proofErr w:type="gramStart"/>
      <w:r w:rsidRPr="002657FC">
        <w:rPr>
          <w:rFonts w:ascii="Courier New" w:hAnsi="Courier New" w:cs="Courier New"/>
          <w:sz w:val="18"/>
          <w:lang w:val="fr-FR"/>
        </w:rPr>
        <w:t>Min( Min</w:t>
      </w:r>
      <w:proofErr w:type="gramEnd"/>
      <w:r w:rsidRPr="002657FC">
        <w:rPr>
          <w:rFonts w:ascii="Courier New" w:hAnsi="Courier New" w:cs="Courier New"/>
          <w:sz w:val="18"/>
          <w:lang w:val="fr-FR"/>
        </w:rPr>
        <w:t xml:space="preserve">( 3.00 , 3.00 ) * 5840.83 / </w:t>
      </w:r>
      <w:proofErr w:type="spellStart"/>
      <w:r w:rsidRPr="002657FC">
        <w:rPr>
          <w:rFonts w:ascii="Courier New" w:hAnsi="Courier New" w:cs="Courier New"/>
          <w:sz w:val="18"/>
          <w:lang w:val="fr-FR"/>
        </w:rPr>
        <w:t>sqrt</w:t>
      </w:r>
      <w:proofErr w:type="spellEnd"/>
      <w:r w:rsidRPr="002657FC">
        <w:rPr>
          <w:rFonts w:ascii="Courier New" w:hAnsi="Courier New" w:cs="Courier New"/>
          <w:sz w:val="18"/>
          <w:lang w:val="fr-FR"/>
        </w:rPr>
        <w:t>( 156.11 ), 65.00 )</w:t>
      </w:r>
    </w:p>
    <w:p w14:paraId="13FE5D2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65.00 mm.</w:t>
      </w:r>
    </w:p>
    <w:p w14:paraId="6D42058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1AAAD6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In Tension [w]:</w:t>
      </w:r>
    </w:p>
    <w:p w14:paraId="45CF725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65.00 mm.</w:t>
      </w:r>
    </w:p>
    <w:p w14:paraId="442CEB3E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ECEB4A7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00"/>
          <w:sz w:val="18"/>
        </w:rPr>
        <w:t>Moment of Inertia of a Strip of the Vessel Wall:</w:t>
      </w:r>
    </w:p>
    <w:p w14:paraId="4AE8283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F03E48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Thickness  t</w:t>
      </w:r>
      <w:proofErr w:type="gramEnd"/>
      <w:r>
        <w:rPr>
          <w:rFonts w:ascii="Courier New" w:hAnsi="Courier New" w:cs="Courier New"/>
          <w:sz w:val="18"/>
        </w:rPr>
        <w:t>1, I1  = 0.0000 cm**4</w:t>
      </w:r>
    </w:p>
    <w:p w14:paraId="09A865C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Thickness  t</w:t>
      </w:r>
      <w:proofErr w:type="gramEnd"/>
      <w:r>
        <w:rPr>
          <w:rFonts w:ascii="Courier New" w:hAnsi="Courier New" w:cs="Courier New"/>
          <w:sz w:val="18"/>
        </w:rPr>
        <w:t>2, I2  = 0.0000 cm**4</w:t>
      </w:r>
    </w:p>
    <w:p w14:paraId="309B513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F39C80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00"/>
          <w:sz w:val="18"/>
        </w:rPr>
        <w:t xml:space="preserve">Effective Area of Reinforcement on Shell </w:t>
      </w:r>
      <w:proofErr w:type="gramStart"/>
      <w:r w:rsidRPr="002657FC">
        <w:rPr>
          <w:rFonts w:ascii="Arial" w:hAnsi="Courier New" w:cs="Courier New"/>
          <w:b/>
          <w:color w:val="000000"/>
          <w:sz w:val="18"/>
        </w:rPr>
        <w:t>( t</w:t>
      </w:r>
      <w:proofErr w:type="gramEnd"/>
      <w:r w:rsidRPr="002657FC">
        <w:rPr>
          <w:rFonts w:ascii="Arial" w:hAnsi="Courier New" w:cs="Courier New"/>
          <w:b/>
          <w:color w:val="000000"/>
          <w:sz w:val="18"/>
        </w:rPr>
        <w:t xml:space="preserve"> * w ):</w:t>
      </w:r>
    </w:p>
    <w:p w14:paraId="7CCF358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F366CE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Ap = 1.9500 cm^2</w:t>
      </w:r>
    </w:p>
    <w:p w14:paraId="4A6EBCE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Ap</w:t>
      </w:r>
      <w:proofErr w:type="gramEnd"/>
      <w:r>
        <w:rPr>
          <w:rFonts w:ascii="Courier New" w:hAnsi="Courier New" w:cs="Courier New"/>
          <w:sz w:val="18"/>
        </w:rPr>
        <w:t xml:space="preserve"> = 1.9500 cm^2</w:t>
      </w:r>
    </w:p>
    <w:p w14:paraId="6C2E9AA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E1FA217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00"/>
          <w:sz w:val="18"/>
        </w:rPr>
        <w:t xml:space="preserve">Moment of Inertia of Effective Area of Reinforcement </w:t>
      </w:r>
      <w:proofErr w:type="gramStart"/>
      <w:r w:rsidRPr="002657FC">
        <w:rPr>
          <w:rFonts w:ascii="Arial" w:hAnsi="Courier New" w:cs="Courier New"/>
          <w:b/>
          <w:color w:val="000000"/>
          <w:sz w:val="18"/>
        </w:rPr>
        <w:t>( w</w:t>
      </w:r>
      <w:proofErr w:type="gramEnd"/>
      <w:r w:rsidRPr="002657FC">
        <w:rPr>
          <w:rFonts w:ascii="Arial" w:hAnsi="Courier New" w:cs="Courier New"/>
          <w:b/>
          <w:color w:val="000000"/>
          <w:sz w:val="18"/>
        </w:rPr>
        <w:t xml:space="preserve"> * t**3 / 12 ):</w:t>
      </w:r>
    </w:p>
    <w:p w14:paraId="1E13975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6EB8AF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Is = 0.0146 cm**4</w:t>
      </w:r>
    </w:p>
    <w:p w14:paraId="2ACEBCE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Il</w:t>
      </w:r>
      <w:proofErr w:type="gramEnd"/>
      <w:r>
        <w:rPr>
          <w:rFonts w:ascii="Courier New" w:hAnsi="Courier New" w:cs="Courier New"/>
          <w:sz w:val="18"/>
        </w:rPr>
        <w:t xml:space="preserve"> = 0.0146 cm**4</w:t>
      </w:r>
    </w:p>
    <w:p w14:paraId="2E23860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393B94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00"/>
          <w:sz w:val="18"/>
        </w:rPr>
        <w:t>Moment of Inertia of Combined Reinforcement and Effective Width:</w:t>
      </w:r>
    </w:p>
    <w:p w14:paraId="1182B02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CCAEE4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In Compression I11 = 20.2830 cm**4</w:t>
      </w:r>
    </w:p>
    <w:p w14:paraId="0967271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I21 = 20.2830 cm**4</w:t>
      </w:r>
    </w:p>
    <w:p w14:paraId="63F277A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In Tension     I11 = 20.2830 cm**4</w:t>
      </w:r>
    </w:p>
    <w:p w14:paraId="54C2E7F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I21 = 20.2830 cm**4</w:t>
      </w:r>
    </w:p>
    <w:p w14:paraId="0C021DE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624375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00"/>
          <w:sz w:val="18"/>
        </w:rPr>
        <w:t>Distance from Neutral Axis of Cross Section of Composite Section to</w:t>
      </w:r>
    </w:p>
    <w:p w14:paraId="6D28F00E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00"/>
          <w:sz w:val="18"/>
        </w:rPr>
        <w:t>the Inside Surface of the Vessel (mm.):</w:t>
      </w:r>
    </w:p>
    <w:p w14:paraId="2BF789B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2FF041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                 Ci             Co</w:t>
      </w:r>
    </w:p>
    <w:p w14:paraId="68D7EF5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Short-side, in Compression         20.5647       -32.4353</w:t>
      </w:r>
    </w:p>
    <w:p w14:paraId="6849776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in Tension             20.5647       -32.4353</w:t>
      </w:r>
    </w:p>
    <w:p w14:paraId="5D6FF85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side,  in</w:t>
      </w:r>
      <w:proofErr w:type="gramEnd"/>
      <w:r>
        <w:rPr>
          <w:rFonts w:ascii="Courier New" w:hAnsi="Courier New" w:cs="Courier New"/>
          <w:sz w:val="18"/>
        </w:rPr>
        <w:t xml:space="preserve"> Compression         20.5647       -32.4353</w:t>
      </w:r>
    </w:p>
    <w:p w14:paraId="4AB488D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in Tension             20.5647       -32.4353</w:t>
      </w:r>
    </w:p>
    <w:p w14:paraId="6D8E3C9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A3944E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00"/>
          <w:sz w:val="18"/>
        </w:rPr>
        <w:t>Rectangular Vessel Reinforcement Parameters:</w:t>
      </w:r>
    </w:p>
    <w:p w14:paraId="3791E1E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397C9B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Alpha1 =     H1 / h1      = 0.7055</w:t>
      </w:r>
    </w:p>
    <w:p w14:paraId="797CA46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k(comp)= (I22/I</w:t>
      </w:r>
      <w:proofErr w:type="gramStart"/>
      <w:r>
        <w:rPr>
          <w:rFonts w:ascii="Courier New" w:hAnsi="Courier New" w:cs="Courier New"/>
          <w:sz w:val="18"/>
        </w:rPr>
        <w:t>11)*</w:t>
      </w:r>
      <w:proofErr w:type="gramEnd"/>
      <w:r>
        <w:rPr>
          <w:rFonts w:ascii="Courier New" w:hAnsi="Courier New" w:cs="Courier New"/>
          <w:sz w:val="18"/>
        </w:rPr>
        <w:t>Alpha1 = 0.7055</w:t>
      </w:r>
    </w:p>
    <w:p w14:paraId="5544863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k(tens)= (I22/I</w:t>
      </w:r>
      <w:proofErr w:type="gramStart"/>
      <w:r>
        <w:rPr>
          <w:rFonts w:ascii="Courier New" w:hAnsi="Courier New" w:cs="Courier New"/>
          <w:sz w:val="18"/>
        </w:rPr>
        <w:t>11)*</w:t>
      </w:r>
      <w:proofErr w:type="gramEnd"/>
      <w:r>
        <w:rPr>
          <w:rFonts w:ascii="Courier New" w:hAnsi="Courier New" w:cs="Courier New"/>
          <w:sz w:val="18"/>
        </w:rPr>
        <w:t>Alpha1 = 0.7055</w:t>
      </w:r>
    </w:p>
    <w:p w14:paraId="7109EFF3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645590D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Membrane Stress Calculations per Section 13-8</w:t>
      </w:r>
    </w:p>
    <w:p w14:paraId="4404504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B0EBC73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Membrane Stresses at Short-side 1</w:t>
      </w:r>
    </w:p>
    <w:p w14:paraId="38750DCE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826938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Stress at Short-side 1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Sms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5C352F6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694509F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( 500.000 + 65.00 * 3.00 ))</w:t>
      </w:r>
    </w:p>
    <w:p w14:paraId="39CD025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N./mm^2</w:t>
      </w:r>
    </w:p>
    <w:p w14:paraId="2A6B08A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37F14D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Membrane Stresses at Short-side 2</w:t>
      </w:r>
    </w:p>
    <w:p w14:paraId="75318D9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D725D7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Stress at Short-side 2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Sms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43C2BAF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78FFE9F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( 500.000 + 65.00 * 3.00 ))</w:t>
      </w:r>
    </w:p>
    <w:p w14:paraId="27F2E46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N./mm^2</w:t>
      </w:r>
    </w:p>
    <w:p w14:paraId="4EB5835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EAD3A4A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Membrane Stresses at Long-side 1</w:t>
      </w:r>
    </w:p>
    <w:p w14:paraId="01BC547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6CE9AF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Stress at Long-side 1 at A[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SmlA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47B4EC5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5E83D96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950.00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76DFB1E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N./mm^2</w:t>
      </w:r>
    </w:p>
    <w:p w14:paraId="268E7B3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8115E1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Membrane Stresses at Long-side 2</w:t>
      </w:r>
    </w:p>
    <w:p w14:paraId="345414B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4DB4083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Stress at Long-side 2 at A[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SmlA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3164184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5E98C06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950.00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68CCAEC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N./mm^2</w:t>
      </w:r>
    </w:p>
    <w:p w14:paraId="0E9FA3C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B684D1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Membrane Stresses at Corner sections</w:t>
      </w:r>
    </w:p>
    <w:p w14:paraId="53F1B8F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FED30D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Stress at Short side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Smsc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2BA9E84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5D5B966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25FB1B6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N./mm^2</w:t>
      </w:r>
    </w:p>
    <w:p w14:paraId="17F328A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8536137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Membrane Stress at Long side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Smlc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48E6BE6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678629F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950.00 * 65.00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+ 65.00 * 3.00 ))</w:t>
      </w:r>
    </w:p>
    <w:p w14:paraId="3956824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N./mm^2</w:t>
      </w:r>
    </w:p>
    <w:p w14:paraId="7286276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050FED7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MEMBRANE STRESSES:  Membrane Stress Calculations per Section 13-8,</w:t>
      </w:r>
    </w:p>
    <w:p w14:paraId="4FD9B02B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 xml:space="preserve">                    Equations (3) and (4). (N./mm^2</w:t>
      </w:r>
      <w:proofErr w:type="gramStart"/>
      <w:r w:rsidRPr="002657FC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0712700F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            Actual     Allowable</w:t>
      </w:r>
    </w:p>
    <w:p w14:paraId="642113D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                                     3.20       120.00</w:t>
      </w:r>
    </w:p>
    <w:p w14:paraId="5A193E0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                                     3.20       120.00</w:t>
      </w:r>
    </w:p>
    <w:p w14:paraId="255FA2C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Corner                                 3.20       120.00</w:t>
      </w:r>
    </w:p>
    <w:p w14:paraId="7BB117C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A                                 2.22       120.00</w:t>
      </w:r>
    </w:p>
    <w:p w14:paraId="7E612E8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A                                 2.22       120.00</w:t>
      </w:r>
    </w:p>
    <w:p w14:paraId="655EF13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Long-side Corner                                  2.22       120.00</w:t>
      </w:r>
    </w:p>
    <w:p w14:paraId="07D36FE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E228111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Bending Stress Calculations per Section 13-8</w:t>
      </w:r>
    </w:p>
    <w:p w14:paraId="074682D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420676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Bending Stresses at Short-side 1</w:t>
      </w:r>
    </w:p>
    <w:p w14:paraId="765ED086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048D72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1 at N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SbsNi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7090DBDE" w14:textId="1B3EC952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</w:p>
    <w:p w14:paraId="11257E03" w14:textId="3C2505D8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58299F5D" w14:textId="2D7694D8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950.00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05785D41" w14:textId="4BD19F3B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501F0D6F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3.66 N./mm^2</w:t>
      </w:r>
    </w:p>
    <w:p w14:paraId="5FA9813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921A27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1 at N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SbsNo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44A90A1E" w14:textId="4F0FCA8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</w:p>
    <w:p w14:paraId="1B63EAF5" w14:textId="3971A5D8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31B2266E" w14:textId="4602EC64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950.00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2FBC168F" w14:textId="65B696C8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4A5CB2D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-5.77 N./mm^2</w:t>
      </w:r>
    </w:p>
    <w:p w14:paraId="6B28B56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B2266F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1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377CA76E" w14:textId="22B3C135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44D493A8" w14:textId="0FB106B8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43C9E746" w14:textId="6125231A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093CFD62" w14:textId="5BA33541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</w:t>
      </w:r>
    </w:p>
    <w:p w14:paraId="100CE52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40.83 N./mm^2</w:t>
      </w:r>
    </w:p>
    <w:p w14:paraId="5712242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B8DC1E8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1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1647DE2D" w14:textId="4B667B38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4DDD0625" w14:textId="1654110F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781A878A" w14:textId="48993653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0DC376CB" w14:textId="0A64A90D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</w:t>
      </w:r>
    </w:p>
    <w:p w14:paraId="087353E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-64.40 N./mm^2</w:t>
      </w:r>
    </w:p>
    <w:p w14:paraId="54B00116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4D7872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Bending Stresses at Short-side 2</w:t>
      </w:r>
    </w:p>
    <w:p w14:paraId="4F609A9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A4BF5E5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2 at N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SbsNi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5A6AEDAB" w14:textId="534CB84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</w:p>
    <w:p w14:paraId="711FCCC0" w14:textId="4BC79760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2AF00DAB" w14:textId="1792BA19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950.00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50B65EBB" w14:textId="0A90C5AF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2D0FA17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3.66 N./mm^2</w:t>
      </w:r>
    </w:p>
    <w:p w14:paraId="282D4AD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6A1E208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2 at N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SbsNo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1B484757" w14:textId="5BBB6AD0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</w:p>
    <w:p w14:paraId="05D9285C" w14:textId="33CF3230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216A5DD2" w14:textId="37F625DB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65.0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20.3 ) * [ -3 * 950.00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2F1FD0BD" w14:textId="79D74C5B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655EEA8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-5.77 N./mm^2</w:t>
      </w:r>
    </w:p>
    <w:p w14:paraId="168B345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FA7CD38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2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2B90BB5F" w14:textId="1761FC13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0A3DDE05" w14:textId="40FFC953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4A18664D" w14:textId="0AA53D8E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5E6C2780" w14:textId="54DE12A5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</w:t>
      </w:r>
    </w:p>
    <w:p w14:paraId="6470825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40.83 N./mm^2</w:t>
      </w:r>
    </w:p>
    <w:p w14:paraId="3528945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DA78822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Short-side 2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SbsQo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6E482F93" w14:textId="6D5016E0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1A3F358A" w14:textId="7FE2E69B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3FFDF7B5" w14:textId="64338B93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6FEACB2C" w14:textId="33131B5F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</w:t>
      </w:r>
    </w:p>
    <w:p w14:paraId="4DFDE81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-64.40 N./mm^2</w:t>
      </w:r>
    </w:p>
    <w:p w14:paraId="1D3FB7A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A3D1492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Bending Stresses at Long-side 1</w:t>
      </w:r>
    </w:p>
    <w:p w14:paraId="4749E726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4BBF69B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1 at M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SblMi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63BD6280" w14:textId="2C4B44A2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7626B335" w14:textId="1748C5B3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6CDC225C" w14:textId="1F28396D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44A75C7F" w14:textId="79CB43FE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4C63574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-36.48 N./mm^2</w:t>
      </w:r>
    </w:p>
    <w:p w14:paraId="2698D18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866630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1 at M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SblMo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7A0115D6" w14:textId="5E39B446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6BE6F173" w14:textId="467BD3C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588FE2DD" w14:textId="6815BF20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2D6A32AE" w14:textId="15E5493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1976046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57.54 N./mm^2</w:t>
      </w:r>
    </w:p>
    <w:p w14:paraId="23683CD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21118C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1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633EE476" w14:textId="14E3C385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79AA9DCB" w14:textId="7E5E7B06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18B96EAB" w14:textId="572333A6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0BDE70DC" w14:textId="3BEE2DE6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5BB3320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40.83 N./mm^2</w:t>
      </w:r>
    </w:p>
    <w:p w14:paraId="75A6675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69760E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1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061FDB67" w14:textId="4DDB32D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596A9845" w14:textId="257A355B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16F1FEAC" w14:textId="671DFB82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5FD2AD91" w14:textId="5E7B7181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75CA849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-64.40 N./mm^2</w:t>
      </w:r>
    </w:p>
    <w:p w14:paraId="2F67077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CC99CA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Bending Stresses at Long-side 2</w:t>
      </w:r>
    </w:p>
    <w:p w14:paraId="3BCB856E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F9E8A7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2 at M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SblMi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4E02DB19" w14:textId="7520537D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433C72A3" w14:textId="1A65814F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79F6C9EB" w14:textId="30F99AD1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0D11321D" w14:textId="27F7DBF4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3931D11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-36.48 N./mm^2</w:t>
      </w:r>
    </w:p>
    <w:p w14:paraId="216EDB2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2F7272B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2 at M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SblMo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61BF8E30" w14:textId="4B33BEB3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479EB363" w14:textId="77A46C76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00D3A715" w14:textId="5086F12D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 [ -3 + 2 *</w:t>
      </w:r>
    </w:p>
    <w:p w14:paraId="4DCC3719" w14:textId="7639892B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4BDE9DB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57.54 N./mm^2</w:t>
      </w:r>
    </w:p>
    <w:p w14:paraId="734655E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55C21C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2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2B95DBBB" w14:textId="57247AD3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6F9FBFFC" w14:textId="115A4E91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1B1084AB" w14:textId="010DD11B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20.56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1940028E" w14:textId="5A719E9D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147357D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40.83 N./mm^2</w:t>
      </w:r>
    </w:p>
    <w:p w14:paraId="46B8D5E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1F0A35A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 xml:space="preserve">Bending Stress at Long-side 2 at Q </w:t>
      </w:r>
      <w:proofErr w:type="gramStart"/>
      <w:r w:rsidRPr="002657FC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2657FC">
        <w:rPr>
          <w:rFonts w:ascii="Arial" w:hAnsi="Courier New" w:cs="Courier New"/>
          <w:color w:val="000000"/>
          <w:sz w:val="18"/>
        </w:rPr>
        <w:t>SblQo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34735856" w14:textId="10D3E9FE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4EAA7B6E" w14:textId="56D3DAC0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352C3D5F" w14:textId="41D00602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1370.00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65.00 * -32.44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20.28 ) *</w:t>
      </w:r>
    </w:p>
    <w:p w14:paraId="61345CD2" w14:textId="3B99D38F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+ 0.71</w:t>
      </w:r>
      <w:r w:rsidRPr="002657FC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0.71 ) / ( 1 + 0.71 ))]</w:t>
      </w:r>
    </w:p>
    <w:p w14:paraId="2CDE43F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-64.40 N./mm^2</w:t>
      </w:r>
    </w:p>
    <w:p w14:paraId="3948832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B92B57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DAAADBB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BENDING STRESSES:   Bending Stress Calculations per Section 13-8,</w:t>
      </w:r>
    </w:p>
    <w:p w14:paraId="4CD6E5A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 xml:space="preserve">                    Equations (5-8). (N./mm^2</w:t>
      </w:r>
      <w:proofErr w:type="gramStart"/>
      <w:r w:rsidRPr="002657FC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5E940AAF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Inner       Outer      Allowable</w:t>
      </w:r>
    </w:p>
    <w:p w14:paraId="4D8CBDD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at N                     3.66       -5.77       104.07</w:t>
      </w:r>
    </w:p>
    <w:p w14:paraId="67F76D3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40.83      -64.40       104.07</w:t>
      </w:r>
    </w:p>
    <w:p w14:paraId="65A9D07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at N                     3.66       -5.77       104.07</w:t>
      </w:r>
    </w:p>
    <w:p w14:paraId="438BFDD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40.83      -64.40       104.07</w:t>
      </w:r>
    </w:p>
    <w:p w14:paraId="7A1DEB8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M                   -36.48       57.54       104.07</w:t>
      </w:r>
    </w:p>
    <w:p w14:paraId="62FF9B4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40.83      -64.40       104.07</w:t>
      </w:r>
    </w:p>
    <w:p w14:paraId="29634A0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M                   -36.48       57.54       104.07</w:t>
      </w:r>
    </w:p>
    <w:p w14:paraId="637B1E7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40.83      -64.40       104.07</w:t>
      </w:r>
    </w:p>
    <w:p w14:paraId="0C3B4CD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8FEF75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Total Stress Calculations per Section 13-8</w:t>
      </w:r>
    </w:p>
    <w:p w14:paraId="5F1F1719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35B7F90D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Total Stresses at Short-side 1</w:t>
      </w:r>
    </w:p>
    <w:p w14:paraId="66CA7D3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6A0673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1 at N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STS_Ni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7A1E236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SbsNi</w:t>
      </w:r>
      <w:proofErr w:type="spellEnd"/>
    </w:p>
    <w:p w14:paraId="1338E97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+ 3.66</w:t>
      </w:r>
    </w:p>
    <w:p w14:paraId="4BD32CA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6.86 N./mm^2</w:t>
      </w:r>
    </w:p>
    <w:p w14:paraId="6EEA5863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416B9F5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1 at N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STS_No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2C5C513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SbsNo</w:t>
      </w:r>
      <w:proofErr w:type="spellEnd"/>
    </w:p>
    <w:p w14:paraId="19FC61C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-5.77</w:t>
      </w:r>
    </w:p>
    <w:p w14:paraId="4E1AC35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-2.56 N./mm^2</w:t>
      </w:r>
    </w:p>
    <w:p w14:paraId="57EA8CD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EFC8CD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1 at Q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3954091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SbsQi</w:t>
      </w:r>
      <w:proofErr w:type="spellEnd"/>
    </w:p>
    <w:p w14:paraId="2155C0E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+ 40.83</w:t>
      </w:r>
    </w:p>
    <w:p w14:paraId="3011EF5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44.04 N./mm^2</w:t>
      </w:r>
    </w:p>
    <w:p w14:paraId="39E17BF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65B443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1 at Q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2E22182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SbsQo</w:t>
      </w:r>
      <w:proofErr w:type="spellEnd"/>
    </w:p>
    <w:p w14:paraId="5954C8F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-64.40</w:t>
      </w:r>
    </w:p>
    <w:p w14:paraId="7D883F9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-61.20 N./mm^2</w:t>
      </w:r>
    </w:p>
    <w:p w14:paraId="5F6D2C6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B0BCFD8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Total Stresses at Short-side 2</w:t>
      </w:r>
    </w:p>
    <w:p w14:paraId="7A77D33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6CC081B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2 at N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STS_Ni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5C2B927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SbsNi</w:t>
      </w:r>
      <w:proofErr w:type="spellEnd"/>
    </w:p>
    <w:p w14:paraId="24AEAFB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+ 3.66</w:t>
      </w:r>
    </w:p>
    <w:p w14:paraId="47AFE80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6.86 N./mm^2</w:t>
      </w:r>
    </w:p>
    <w:p w14:paraId="53D8C39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6C7F187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2 at N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STS_No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5C48417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SbsNo</w:t>
      </w:r>
      <w:proofErr w:type="spellEnd"/>
    </w:p>
    <w:p w14:paraId="4FEF945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-5.77</w:t>
      </w:r>
    </w:p>
    <w:p w14:paraId="32F39A9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-2.56 N./mm^2</w:t>
      </w:r>
    </w:p>
    <w:p w14:paraId="132FA51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9661DD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2 at Q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63A5A53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SbsQi</w:t>
      </w:r>
      <w:proofErr w:type="spellEnd"/>
    </w:p>
    <w:p w14:paraId="2422412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+ 40.83</w:t>
      </w:r>
    </w:p>
    <w:p w14:paraId="4E5992DF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44.04 N./mm^2</w:t>
      </w:r>
    </w:p>
    <w:p w14:paraId="6A6BA74C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BED785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short side 2 at Q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STS_Qo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0323432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SbsQo</w:t>
      </w:r>
      <w:proofErr w:type="spellEnd"/>
    </w:p>
    <w:p w14:paraId="131C777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3.20 + -64.40</w:t>
      </w:r>
    </w:p>
    <w:p w14:paraId="5AD2199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-61.20 N./mm^2</w:t>
      </w:r>
    </w:p>
    <w:p w14:paraId="3AE8084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2946913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Total Stresses at Long-side 1</w:t>
      </w:r>
    </w:p>
    <w:p w14:paraId="2A3F161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B0A491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1 at M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STL_Mi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3CCC0DA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SblMi</w:t>
      </w:r>
      <w:proofErr w:type="spellEnd"/>
    </w:p>
    <w:p w14:paraId="19203AA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-36.48</w:t>
      </w:r>
    </w:p>
    <w:p w14:paraId="5CB0770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-34.26 N./mm^2</w:t>
      </w:r>
    </w:p>
    <w:p w14:paraId="6F40239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9CC4DD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1 at M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STL_Mo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75F80CA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SblMo</w:t>
      </w:r>
      <w:proofErr w:type="spellEnd"/>
    </w:p>
    <w:p w14:paraId="59B7F81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+ 57.54</w:t>
      </w:r>
    </w:p>
    <w:p w14:paraId="29E8204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59.76 N./mm^2</w:t>
      </w:r>
    </w:p>
    <w:p w14:paraId="0D2F7F5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8254AFF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1 at Q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2775DBB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SblQi</w:t>
      </w:r>
      <w:proofErr w:type="spellEnd"/>
    </w:p>
    <w:p w14:paraId="5A19712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+ 40.83</w:t>
      </w:r>
    </w:p>
    <w:p w14:paraId="75B149FF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43.05 N./mm^2</w:t>
      </w:r>
    </w:p>
    <w:p w14:paraId="579587D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207F12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1 at Q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3418454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SblQo</w:t>
      </w:r>
      <w:proofErr w:type="spellEnd"/>
    </w:p>
    <w:p w14:paraId="30A1541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-64.40</w:t>
      </w:r>
    </w:p>
    <w:p w14:paraId="78F2F34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-62.18 N./mm^2</w:t>
      </w:r>
    </w:p>
    <w:p w14:paraId="3B44FEC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CB2838E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i/>
          <w:color w:val="000000"/>
          <w:sz w:val="18"/>
        </w:rPr>
        <w:t>Total Stresses at Long-side 2</w:t>
      </w:r>
    </w:p>
    <w:p w14:paraId="58A1EFC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D03961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2 at M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STL_Mi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08651AB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SblMi</w:t>
      </w:r>
      <w:proofErr w:type="spellEnd"/>
    </w:p>
    <w:p w14:paraId="6CB3001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-36.48</w:t>
      </w:r>
    </w:p>
    <w:p w14:paraId="06A8F307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-34.26 N./mm^2</w:t>
      </w:r>
    </w:p>
    <w:p w14:paraId="3B6C4A11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AFB616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2 at M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STL_Mo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437EAF7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SblMo</w:t>
      </w:r>
      <w:proofErr w:type="spellEnd"/>
    </w:p>
    <w:p w14:paraId="0EAD5EE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+ 57.54</w:t>
      </w:r>
    </w:p>
    <w:p w14:paraId="1B9FBC13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59.76 N./mm^2</w:t>
      </w:r>
    </w:p>
    <w:p w14:paraId="1FF69BF7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7171910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2 at Q inner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STL_Qi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143D6EE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SblQi</w:t>
      </w:r>
      <w:proofErr w:type="spellEnd"/>
    </w:p>
    <w:p w14:paraId="5D34DB9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+ 40.83</w:t>
      </w:r>
    </w:p>
    <w:p w14:paraId="461BC73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43.05 N./mm^2</w:t>
      </w:r>
    </w:p>
    <w:p w14:paraId="78028B2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347845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00"/>
          <w:sz w:val="18"/>
        </w:rPr>
        <w:t>Total Stress at long side 2 at Q outer [</w:t>
      </w:r>
      <w:proofErr w:type="spellStart"/>
      <w:r w:rsidRPr="002657FC">
        <w:rPr>
          <w:rFonts w:ascii="Arial" w:hAnsi="Courier New" w:cs="Courier New"/>
          <w:color w:val="000000"/>
          <w:sz w:val="18"/>
        </w:rPr>
        <w:t>STL_Qo</w:t>
      </w:r>
      <w:proofErr w:type="spellEnd"/>
      <w:r w:rsidRPr="002657FC">
        <w:rPr>
          <w:rFonts w:ascii="Arial" w:hAnsi="Courier New" w:cs="Courier New"/>
          <w:color w:val="000000"/>
          <w:sz w:val="18"/>
        </w:rPr>
        <w:t>]:</w:t>
      </w:r>
    </w:p>
    <w:p w14:paraId="3D27117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SblQo</w:t>
      </w:r>
      <w:proofErr w:type="spellEnd"/>
    </w:p>
    <w:p w14:paraId="622AC23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2.22 + -64.40</w:t>
      </w:r>
    </w:p>
    <w:p w14:paraId="22241B1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-62.18 N./mm^2</w:t>
      </w:r>
    </w:p>
    <w:p w14:paraId="02E170F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6968204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538106F5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TOTAL STRESSES:     Total Stress Calculations per Section 13-8,</w:t>
      </w:r>
    </w:p>
    <w:p w14:paraId="7923E12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 xml:space="preserve">                    Equations (9-12). (N./mm^2</w:t>
      </w:r>
      <w:proofErr w:type="gramStart"/>
      <w:r w:rsidRPr="002657FC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2E0B6E3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Inner       Outer      Allowable</w:t>
      </w:r>
    </w:p>
    <w:p w14:paraId="5E9CF94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at N                     6.86       -2.56       104.07</w:t>
      </w:r>
    </w:p>
    <w:p w14:paraId="663FF45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44.04      -61.20       104.07</w:t>
      </w:r>
    </w:p>
    <w:p w14:paraId="7CF8B7C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at N                     6.86       -2.56       104.07</w:t>
      </w:r>
    </w:p>
    <w:p w14:paraId="2B37665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44.04      -61.20       104.07</w:t>
      </w:r>
    </w:p>
    <w:p w14:paraId="5BC52F55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M                   -34.26       59.76       104.07</w:t>
      </w:r>
    </w:p>
    <w:p w14:paraId="5C0C31F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43.05      -62.18       104.07</w:t>
      </w:r>
    </w:p>
    <w:p w14:paraId="3E116C8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M                   -34.26       59.76       104.07</w:t>
      </w:r>
    </w:p>
    <w:p w14:paraId="2898719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43.05      -62.18       104.07</w:t>
      </w:r>
    </w:p>
    <w:p w14:paraId="7D5FEBF6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595248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color w:val="0000FF"/>
          <w:sz w:val="18"/>
        </w:rPr>
        <w:t xml:space="preserve">  Note: The following can be used for outer stress:</w:t>
      </w:r>
    </w:p>
    <w:p w14:paraId="3FACE82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Short-side 1 at N, outer allowable    111.03 N./mm^2</w:t>
      </w:r>
    </w:p>
    <w:p w14:paraId="088FB29C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Short-side 2 at N, outer allowable    111.03 N./mm^2</w:t>
      </w:r>
    </w:p>
    <w:p w14:paraId="6E00F962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M, outer allowable    111.03 N./mm^2</w:t>
      </w:r>
    </w:p>
    <w:p w14:paraId="6935198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M, outer allowable    111.03 N./mm^2</w:t>
      </w:r>
    </w:p>
    <w:p w14:paraId="51CDC75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At Corner Q, outer allowable    111.03 N./mm^2</w:t>
      </w:r>
    </w:p>
    <w:p w14:paraId="0DF5870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E6DF083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SUMMARY OF RESULTS:</w:t>
      </w:r>
    </w:p>
    <w:p w14:paraId="18EC52C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78D72D4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color w:val="000000"/>
          <w:sz w:val="18"/>
        </w:rPr>
        <w:t xml:space="preserve">   MEMBRANE STRESS SUMMARY,</w:t>
      </w:r>
    </w:p>
    <w:p w14:paraId="6377B734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 3.20   N./mm^2</w:t>
      </w:r>
    </w:p>
    <w:p w14:paraId="06DD91D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 2.67   %</w:t>
      </w:r>
    </w:p>
    <w:p w14:paraId="280A5709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Membrane Stresses                   18.73   bars</w:t>
      </w:r>
    </w:p>
    <w:p w14:paraId="04C069E2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5F14902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color w:val="000000"/>
          <w:sz w:val="18"/>
        </w:rPr>
        <w:t xml:space="preserve">   BENDING STRESS SUMMARY,</w:t>
      </w:r>
    </w:p>
    <w:p w14:paraId="213BEC8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-64.40   N./mm^2</w:t>
      </w:r>
    </w:p>
    <w:p w14:paraId="4930F73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61.88   %</w:t>
      </w:r>
    </w:p>
    <w:p w14:paraId="1BF58D66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Bending Stresses                     0.81   bars</w:t>
      </w:r>
    </w:p>
    <w:p w14:paraId="0EEB4DC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E8B4346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color w:val="000000"/>
          <w:sz w:val="18"/>
        </w:rPr>
        <w:t xml:space="preserve">   TOTAL STRESS SUMMARY,</w:t>
      </w:r>
    </w:p>
    <w:p w14:paraId="030AF04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-62.18   N./mm^2</w:t>
      </w:r>
    </w:p>
    <w:p w14:paraId="4806E31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59.75   %</w:t>
      </w:r>
    </w:p>
    <w:p w14:paraId="0088B9BD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Total Stresses                       0.84   bars</w:t>
      </w:r>
    </w:p>
    <w:p w14:paraId="70479C5B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4E9FCA2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489B78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2657FC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2657FC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43FA35FC" w14:textId="77777777" w:rsidR="002657FC" w:rsidRDefault="002657FC" w:rsidP="002657FC">
      <w:pPr>
        <w:rPr>
          <w:rFonts w:ascii="Courier New" w:hAnsi="Courier New" w:cs="Courier New"/>
          <w:sz w:val="18"/>
        </w:rPr>
        <w:sectPr w:rsidR="002657FC" w:rsidSect="006605BB">
          <w:headerReference w:type="default" r:id="rId9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5092812E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Courier New" w:hAnsi="Courier New" w:cs="Courier New"/>
          <w:sz w:val="18"/>
        </w:rPr>
        <w:lastRenderedPageBreak/>
        <w:fldChar w:fldCharType="begin"/>
      </w:r>
      <w:r w:rsidRPr="002657FC">
        <w:rPr>
          <w:rFonts w:ascii="Courier New" w:hAnsi="Courier New" w:cs="Courier New"/>
          <w:sz w:val="18"/>
        </w:rPr>
        <w:instrText xml:space="preserve"> TC "</w:instrText>
      </w:r>
      <w:bookmarkStart w:id="3" w:name="_Toc222501147"/>
      <w:r w:rsidRPr="002657FC">
        <w:rPr>
          <w:rFonts w:ascii="Courier New" w:hAnsi="Courier New" w:cs="Courier New"/>
          <w:sz w:val="18"/>
        </w:rPr>
        <w:instrText>Vessel Results      Summary</w:instrText>
      </w:r>
      <w:bookmarkEnd w:id="3"/>
      <w:r w:rsidRPr="002657FC">
        <w:rPr>
          <w:rFonts w:ascii="Courier New" w:hAnsi="Courier New" w:cs="Courier New"/>
          <w:sz w:val="18"/>
        </w:rPr>
        <w:instrText xml:space="preserve">" /f C </w:instrText>
      </w:r>
      <w:r w:rsidRPr="002657FC">
        <w:rPr>
          <w:rFonts w:ascii="Courier New" w:hAnsi="Courier New" w:cs="Courier New"/>
          <w:sz w:val="18"/>
        </w:rPr>
        <w:fldChar w:fldCharType="end"/>
      </w:r>
    </w:p>
    <w:p w14:paraId="0A78A564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  <w:u w:val="single"/>
        </w:rPr>
        <w:t xml:space="preserve">Rectangular Vessel Results For Item </w:t>
      </w:r>
      <w:proofErr w:type="gramStart"/>
      <w:r w:rsidRPr="002657FC">
        <w:rPr>
          <w:rFonts w:ascii="Tahoma" w:hAnsi="Courier New" w:cs="Courier New"/>
          <w:b/>
          <w:color w:val="000000"/>
          <w:sz w:val="18"/>
          <w:u w:val="single"/>
        </w:rPr>
        <w:t>1 :</w:t>
      </w:r>
      <w:proofErr w:type="gramEnd"/>
      <w:r w:rsidRPr="002657FC">
        <w:rPr>
          <w:rFonts w:ascii="Tahoma" w:hAnsi="Courier New" w:cs="Courier New"/>
          <w:b/>
          <w:color w:val="000000"/>
          <w:sz w:val="18"/>
          <w:u w:val="single"/>
        </w:rPr>
        <w:t xml:space="preserve"> A4</w:t>
      </w:r>
    </w:p>
    <w:p w14:paraId="751AF7E0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8BE7412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b/>
          <w:color w:val="000000"/>
          <w:sz w:val="18"/>
        </w:rPr>
        <w:t>SUMMARY OF RESULTS:</w:t>
      </w:r>
    </w:p>
    <w:p w14:paraId="3D30360D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B106FB1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color w:val="000000"/>
          <w:sz w:val="18"/>
        </w:rPr>
        <w:t xml:space="preserve">   MEMBRANE STRESS SUMMARY,</w:t>
      </w:r>
    </w:p>
    <w:p w14:paraId="6D8C820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 3.20   N./mm^2</w:t>
      </w:r>
    </w:p>
    <w:p w14:paraId="46687051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 2.67   %</w:t>
      </w:r>
    </w:p>
    <w:p w14:paraId="1696C56A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Membrane Stresses                   18.73   bars</w:t>
      </w:r>
    </w:p>
    <w:p w14:paraId="3A2B1BB8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1B410A49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color w:val="000000"/>
          <w:sz w:val="18"/>
        </w:rPr>
        <w:t xml:space="preserve">   BENDING STRESS SUMMARY,</w:t>
      </w:r>
    </w:p>
    <w:p w14:paraId="573444E0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-64.40   N./mm^2</w:t>
      </w:r>
    </w:p>
    <w:p w14:paraId="2928519F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61.88   %</w:t>
      </w:r>
    </w:p>
    <w:p w14:paraId="3316A68E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Bending Stresses                     0.81   bars</w:t>
      </w:r>
    </w:p>
    <w:p w14:paraId="32F6C5DA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B9DFC65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Tahoma" w:hAnsi="Courier New" w:cs="Courier New"/>
          <w:color w:val="000000"/>
          <w:sz w:val="18"/>
        </w:rPr>
        <w:t xml:space="preserve">   TOTAL STRESS SUMMARY,</w:t>
      </w:r>
    </w:p>
    <w:p w14:paraId="450F1598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-62.18   N./mm^2</w:t>
      </w:r>
    </w:p>
    <w:p w14:paraId="47C6250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59.75   %</w:t>
      </w:r>
    </w:p>
    <w:p w14:paraId="54D8D74B" w14:textId="77777777" w:rsidR="002657FC" w:rsidRDefault="002657FC" w:rsidP="002657FC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Total Stresses                       0.84   bars</w:t>
      </w:r>
    </w:p>
    <w:p w14:paraId="256CB9B3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068B3BEF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2092B545" w14:textId="77777777" w:rsidR="002657FC" w:rsidRDefault="002657FC" w:rsidP="002657FC">
      <w:pPr>
        <w:rPr>
          <w:rFonts w:ascii="Courier New" w:hAnsi="Courier New" w:cs="Courier New"/>
          <w:sz w:val="18"/>
        </w:rPr>
      </w:pPr>
    </w:p>
    <w:p w14:paraId="6E0BC66C" w14:textId="77777777" w:rsidR="002657FC" w:rsidRDefault="002657FC" w:rsidP="002657FC">
      <w:pPr>
        <w:rPr>
          <w:rFonts w:ascii="Courier New" w:hAnsi="Courier New" w:cs="Courier New"/>
          <w:sz w:val="18"/>
        </w:rPr>
      </w:pPr>
      <w:r w:rsidRPr="002657FC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2657FC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2657FC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1A6E426B" w14:textId="4E6E06E8" w:rsidR="002657FC" w:rsidRPr="002657FC" w:rsidRDefault="002657FC" w:rsidP="002657FC">
      <w:pPr>
        <w:rPr>
          <w:rFonts w:ascii="Courier New" w:hAnsi="Courier New" w:cs="Courier New"/>
          <w:sz w:val="18"/>
        </w:rPr>
      </w:pPr>
    </w:p>
    <w:sectPr w:rsidR="002657FC" w:rsidRPr="002657FC" w:rsidSect="006605BB">
      <w:headerReference w:type="default" r:id="rId10"/>
      <w:pgSz w:w="12240" w:h="15840" w:code="1"/>
      <w:pgMar w:top="1440" w:right="504" w:bottom="720" w:left="360" w:header="720" w:footer="720" w:gutter="7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9502A" w14:textId="77777777" w:rsidR="006605BB" w:rsidRDefault="006605BB">
      <w:r>
        <w:separator/>
      </w:r>
    </w:p>
  </w:endnote>
  <w:endnote w:type="continuationSeparator" w:id="0">
    <w:p w14:paraId="40828F9D" w14:textId="77777777" w:rsidR="006605BB" w:rsidRDefault="0066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Std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78036" w14:textId="77777777" w:rsidR="006605BB" w:rsidRDefault="006605BB">
      <w:r>
        <w:separator/>
      </w:r>
    </w:p>
  </w:footnote>
  <w:footnote w:type="continuationSeparator" w:id="0">
    <w:p w14:paraId="2A5A8B94" w14:textId="77777777" w:rsidR="006605BB" w:rsidRDefault="00660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E685" w14:textId="77777777" w:rsidR="002657FC" w:rsidRDefault="002657FC" w:rsidP="0026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429AA62" w14:textId="77777777" w:rsidR="002657FC" w:rsidRDefault="002657FC" w:rsidP="0026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320B" w14:textId="5FE35AFB" w:rsidR="002657FC" w:rsidRDefault="002657FC" w:rsidP="00247F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113E7CC" w14:textId="77777777" w:rsidR="002657FC" w:rsidRPr="002657FC" w:rsidRDefault="002657FC" w:rsidP="002657FC">
    <w:pPr>
      <w:pStyle w:val="Header"/>
      <w:ind w:right="360"/>
      <w:rPr>
        <w:rFonts w:ascii="Courier Std"/>
        <w:b/>
      </w:rPr>
    </w:pPr>
    <w:r w:rsidRPr="002657FC">
      <w:rPr>
        <w:rFonts w:ascii="Courier Std"/>
        <w:b/>
      </w:rPr>
      <w:t>Cover Page</w:t>
    </w:r>
  </w:p>
  <w:p w14:paraId="5626E196" w14:textId="50F06307" w:rsidR="002657FC" w:rsidRPr="002657FC" w:rsidRDefault="002657FC" w:rsidP="002657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1B3EA" w14:textId="3C7CB316" w:rsidR="002657FC" w:rsidRDefault="002657FC" w:rsidP="00247F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BA0D8A7" w14:textId="77777777" w:rsidR="002657FC" w:rsidRPr="002657FC" w:rsidRDefault="002657FC" w:rsidP="002657FC">
    <w:pPr>
      <w:pStyle w:val="Header"/>
      <w:ind w:right="360"/>
      <w:rPr>
        <w:rFonts w:ascii="Courier Std"/>
        <w:b/>
      </w:rPr>
    </w:pPr>
    <w:r w:rsidRPr="002657FC">
      <w:rPr>
        <w:rFonts w:ascii="Courier Std"/>
        <w:b/>
      </w:rPr>
      <w:t>Title Page</w:t>
    </w:r>
  </w:p>
  <w:p w14:paraId="47C98191" w14:textId="0DBD8B97" w:rsidR="002657FC" w:rsidRPr="002657FC" w:rsidRDefault="002657FC" w:rsidP="002657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8046" w14:textId="07C77CC2" w:rsidR="002657FC" w:rsidRDefault="002657FC" w:rsidP="00247F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4CAE507" w14:textId="77777777" w:rsidR="002657FC" w:rsidRPr="002657FC" w:rsidRDefault="002657FC" w:rsidP="002657FC">
    <w:pPr>
      <w:pStyle w:val="Header"/>
      <w:ind w:right="360"/>
      <w:rPr>
        <w:rFonts w:ascii="Courier Std"/>
        <w:b/>
      </w:rPr>
    </w:pPr>
    <w:r w:rsidRPr="002657FC">
      <w:rPr>
        <w:rFonts w:ascii="Courier Std"/>
        <w:b/>
      </w:rPr>
      <w:t>MICROTEC</w:t>
    </w:r>
  </w:p>
  <w:p w14:paraId="168E7497" w14:textId="77777777" w:rsidR="002657FC" w:rsidRPr="002657FC" w:rsidRDefault="002657FC" w:rsidP="002657FC">
    <w:pPr>
      <w:pStyle w:val="Header"/>
      <w:rPr>
        <w:rFonts w:ascii="Courier Std"/>
        <w:b/>
      </w:rPr>
    </w:pPr>
    <w:r w:rsidRPr="002657FC">
      <w:rPr>
        <w:rFonts w:ascii="Courier Std"/>
        <w:b/>
      </w:rPr>
      <w:t>Rectangular Duct for Flash Dryer - Section 1</w:t>
    </w:r>
  </w:p>
  <w:p w14:paraId="23F25A65" w14:textId="77777777" w:rsidR="002657FC" w:rsidRPr="002657FC" w:rsidRDefault="002657FC" w:rsidP="002657FC">
    <w:pPr>
      <w:pStyle w:val="Header"/>
      <w:rPr>
        <w:rFonts w:ascii="Courier Std"/>
        <w:b/>
      </w:rPr>
    </w:pPr>
    <w:r w:rsidRPr="002657FC">
      <w:rPr>
        <w:rFonts w:ascii="Courier Std"/>
        <w:b/>
      </w:rPr>
      <w:t>PV Elite 2019 SP1 Licensee: SL Client</w:t>
    </w:r>
  </w:p>
  <w:p w14:paraId="66CD7051" w14:textId="77777777" w:rsidR="002657FC" w:rsidRPr="002657FC" w:rsidRDefault="002657FC" w:rsidP="002657FC">
    <w:pPr>
      <w:pStyle w:val="Header"/>
      <w:rPr>
        <w:rFonts w:ascii="Courier Std"/>
        <w:b/>
      </w:rPr>
    </w:pPr>
    <w:proofErr w:type="spellStart"/>
    <w:proofErr w:type="gramStart"/>
    <w:r w:rsidRPr="002657FC">
      <w:rPr>
        <w:rFonts w:ascii="Courier Std"/>
        <w:b/>
      </w:rPr>
      <w:t>FileName</w:t>
    </w:r>
    <w:proofErr w:type="spellEnd"/>
    <w:r w:rsidRPr="002657FC">
      <w:rPr>
        <w:rFonts w:ascii="Courier Std"/>
        <w:b/>
      </w:rPr>
      <w:t xml:space="preserve"> :</w:t>
    </w:r>
    <w:proofErr w:type="gramEnd"/>
    <w:r w:rsidRPr="002657FC">
      <w:rPr>
        <w:rFonts w:ascii="Courier Std"/>
        <w:b/>
      </w:rPr>
      <w:t xml:space="preserve"> Rectangular Section - 3    ----------------------- </w:t>
    </w:r>
  </w:p>
  <w:p w14:paraId="217B58E7" w14:textId="77777777" w:rsidR="002657FC" w:rsidRPr="002657FC" w:rsidRDefault="002657FC" w:rsidP="002657FC">
    <w:pPr>
      <w:pStyle w:val="Header"/>
      <w:rPr>
        <w:rFonts w:ascii="Courier Std"/>
        <w:b/>
      </w:rPr>
    </w:pPr>
    <w:proofErr w:type="spellStart"/>
    <w:r w:rsidRPr="002657FC">
      <w:rPr>
        <w:rFonts w:ascii="Courier Std"/>
        <w:b/>
      </w:rPr>
      <w:t>Rectves</w:t>
    </w:r>
    <w:proofErr w:type="spellEnd"/>
    <w:r w:rsidRPr="002657FC">
      <w:rPr>
        <w:rFonts w:ascii="Courier Std"/>
        <w:b/>
      </w:rPr>
      <w:t xml:space="preserve"> </w:t>
    </w:r>
    <w:proofErr w:type="gramStart"/>
    <w:r w:rsidRPr="002657FC">
      <w:rPr>
        <w:rFonts w:ascii="Courier Std"/>
        <w:b/>
      </w:rPr>
      <w:t>Analysis :</w:t>
    </w:r>
    <w:proofErr w:type="gramEnd"/>
    <w:r w:rsidRPr="002657FC">
      <w:rPr>
        <w:rFonts w:ascii="Courier Std"/>
        <w:b/>
      </w:rPr>
      <w:t xml:space="preserve"> Rectangular-3          Item:    1   5:31p Feb 20,2026</w:t>
    </w:r>
  </w:p>
  <w:p w14:paraId="76184B0C" w14:textId="725AD3C6" w:rsidR="002657FC" w:rsidRPr="002657FC" w:rsidRDefault="002657FC" w:rsidP="002657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9A98" w14:textId="44B31BFC" w:rsidR="002657FC" w:rsidRDefault="002657FC" w:rsidP="00247F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14:paraId="2CE5740F" w14:textId="77777777" w:rsidR="002657FC" w:rsidRPr="002657FC" w:rsidRDefault="002657FC" w:rsidP="002657FC">
    <w:pPr>
      <w:pStyle w:val="Header"/>
      <w:ind w:right="360"/>
      <w:rPr>
        <w:rFonts w:ascii="Courier Std"/>
        <w:b/>
      </w:rPr>
    </w:pPr>
    <w:r w:rsidRPr="002657FC">
      <w:rPr>
        <w:rFonts w:ascii="Courier Std"/>
        <w:b/>
      </w:rPr>
      <w:t>MICROTEC</w:t>
    </w:r>
  </w:p>
  <w:p w14:paraId="5C16BF98" w14:textId="77777777" w:rsidR="002657FC" w:rsidRPr="002657FC" w:rsidRDefault="002657FC" w:rsidP="002657FC">
    <w:pPr>
      <w:pStyle w:val="Header"/>
      <w:rPr>
        <w:rFonts w:ascii="Courier Std"/>
        <w:b/>
      </w:rPr>
    </w:pPr>
    <w:r w:rsidRPr="002657FC">
      <w:rPr>
        <w:rFonts w:ascii="Courier Std"/>
        <w:b/>
      </w:rPr>
      <w:t>Rectangular Duct for Flash Dryer - Section 1</w:t>
    </w:r>
  </w:p>
  <w:p w14:paraId="5C1E759A" w14:textId="77777777" w:rsidR="002657FC" w:rsidRPr="002657FC" w:rsidRDefault="002657FC" w:rsidP="002657FC">
    <w:pPr>
      <w:pStyle w:val="Header"/>
      <w:rPr>
        <w:rFonts w:ascii="Courier Std"/>
        <w:b/>
      </w:rPr>
    </w:pPr>
    <w:r w:rsidRPr="002657FC">
      <w:rPr>
        <w:rFonts w:ascii="Courier Std"/>
        <w:b/>
      </w:rPr>
      <w:t>PV Elite 2019 SP1 Licensee: SL Client</w:t>
    </w:r>
  </w:p>
  <w:p w14:paraId="68465FF7" w14:textId="77777777" w:rsidR="002657FC" w:rsidRPr="002657FC" w:rsidRDefault="002657FC" w:rsidP="002657FC">
    <w:pPr>
      <w:pStyle w:val="Header"/>
      <w:rPr>
        <w:rFonts w:ascii="Courier Std"/>
        <w:b/>
      </w:rPr>
    </w:pPr>
    <w:proofErr w:type="spellStart"/>
    <w:proofErr w:type="gramStart"/>
    <w:r w:rsidRPr="002657FC">
      <w:rPr>
        <w:rFonts w:ascii="Courier Std"/>
        <w:b/>
      </w:rPr>
      <w:t>FileName</w:t>
    </w:r>
    <w:proofErr w:type="spellEnd"/>
    <w:r w:rsidRPr="002657FC">
      <w:rPr>
        <w:rFonts w:ascii="Courier Std"/>
        <w:b/>
      </w:rPr>
      <w:t xml:space="preserve"> :</w:t>
    </w:r>
    <w:proofErr w:type="gramEnd"/>
    <w:r w:rsidRPr="002657FC">
      <w:rPr>
        <w:rFonts w:ascii="Courier Std"/>
        <w:b/>
      </w:rPr>
      <w:t xml:space="preserve"> Rectangular Section - 3    ----------------------- </w:t>
    </w:r>
  </w:p>
  <w:p w14:paraId="19C1B813" w14:textId="77777777" w:rsidR="002657FC" w:rsidRPr="002657FC" w:rsidRDefault="002657FC" w:rsidP="002657FC">
    <w:pPr>
      <w:pStyle w:val="Header"/>
      <w:rPr>
        <w:rFonts w:ascii="Courier Std"/>
        <w:b/>
      </w:rPr>
    </w:pPr>
    <w:r w:rsidRPr="002657FC">
      <w:rPr>
        <w:rFonts w:ascii="Courier Std"/>
        <w:b/>
      </w:rPr>
      <w:t>Vessel Results Summary                    Item:    1   5:31p Feb 20,2026</w:t>
    </w:r>
  </w:p>
  <w:p w14:paraId="55EC943E" w14:textId="6EDC7001" w:rsidR="002657FC" w:rsidRPr="002657FC" w:rsidRDefault="002657FC" w:rsidP="002657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7FC"/>
    <w:rsid w:val="00047E8D"/>
    <w:rsid w:val="00104672"/>
    <w:rsid w:val="002657FC"/>
    <w:rsid w:val="004E1DDC"/>
    <w:rsid w:val="006605BB"/>
    <w:rsid w:val="00A00CD3"/>
    <w:rsid w:val="00A3555E"/>
    <w:rsid w:val="00C53351"/>
    <w:rsid w:val="00E70128"/>
    <w:rsid w:val="00F5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D46A0"/>
  <w15:chartTrackingRefBased/>
  <w15:docId w15:val="{89B6FF1F-18DA-4281-AFF4-01C46A8D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657F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657F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657F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ataLine">
    <w:name w:val="DataLine"/>
    <w:basedOn w:val="Normal"/>
    <w:pPr>
      <w:tabs>
        <w:tab w:val="right" w:pos="720"/>
        <w:tab w:val="right" w:pos="1440"/>
        <w:tab w:val="right" w:pos="2160"/>
        <w:tab w:val="right" w:pos="2880"/>
        <w:tab w:val="right" w:pos="3600"/>
        <w:tab w:val="right" w:pos="4320"/>
        <w:tab w:val="right" w:pos="5040"/>
        <w:tab w:val="right" w:pos="5760"/>
        <w:tab w:val="right" w:pos="6480"/>
        <w:tab w:val="right" w:pos="7200"/>
        <w:tab w:val="right" w:pos="7920"/>
        <w:tab w:val="right" w:pos="8640"/>
        <w:tab w:val="right" w:pos="9360"/>
      </w:tabs>
    </w:pPr>
    <w:rPr>
      <w:rFonts w:ascii="Courier New" w:hAnsi="Courier New"/>
    </w:rPr>
  </w:style>
  <w:style w:type="paragraph" w:customStyle="1" w:styleId="Style1">
    <w:name w:val="Style1"/>
    <w:basedOn w:val="Header"/>
    <w:autoRedefine/>
  </w:style>
  <w:style w:type="character" w:customStyle="1" w:styleId="Heading1Char">
    <w:name w:val="Heading 1 Char"/>
    <w:basedOn w:val="DefaultParagraphFont"/>
    <w:link w:val="Heading1"/>
    <w:rsid w:val="002657F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2657F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657F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rsid w:val="002657FC"/>
  </w:style>
  <w:style w:type="paragraph" w:styleId="TOC2">
    <w:name w:val="toc 2"/>
    <w:basedOn w:val="Normal"/>
    <w:next w:val="Normal"/>
    <w:autoRedefine/>
    <w:rsid w:val="002657FC"/>
    <w:pPr>
      <w:ind w:left="200"/>
    </w:pPr>
  </w:style>
  <w:style w:type="paragraph" w:styleId="TOC3">
    <w:name w:val="toc 3"/>
    <w:basedOn w:val="Normal"/>
    <w:next w:val="Normal"/>
    <w:autoRedefine/>
    <w:rsid w:val="002657FC"/>
    <w:pPr>
      <w:ind w:left="400"/>
    </w:pPr>
  </w:style>
  <w:style w:type="paragraph" w:styleId="TOC4">
    <w:name w:val="toc 4"/>
    <w:basedOn w:val="Normal"/>
    <w:next w:val="Normal"/>
    <w:autoRedefine/>
    <w:rsid w:val="002657FC"/>
    <w:pPr>
      <w:ind w:left="600"/>
    </w:pPr>
  </w:style>
  <w:style w:type="paragraph" w:styleId="TOC5">
    <w:name w:val="toc 5"/>
    <w:basedOn w:val="Normal"/>
    <w:next w:val="Normal"/>
    <w:autoRedefine/>
    <w:rsid w:val="002657FC"/>
    <w:pPr>
      <w:ind w:left="800"/>
    </w:pPr>
  </w:style>
  <w:style w:type="paragraph" w:styleId="TOC6">
    <w:name w:val="toc 6"/>
    <w:basedOn w:val="Normal"/>
    <w:next w:val="Normal"/>
    <w:autoRedefine/>
    <w:rsid w:val="002657FC"/>
    <w:pPr>
      <w:ind w:left="1000"/>
    </w:pPr>
  </w:style>
  <w:style w:type="paragraph" w:styleId="TOC7">
    <w:name w:val="toc 7"/>
    <w:basedOn w:val="Normal"/>
    <w:next w:val="Normal"/>
    <w:autoRedefine/>
    <w:rsid w:val="002657FC"/>
    <w:pPr>
      <w:ind w:left="1200"/>
    </w:pPr>
  </w:style>
  <w:style w:type="paragraph" w:styleId="TOC8">
    <w:name w:val="toc 8"/>
    <w:basedOn w:val="Normal"/>
    <w:next w:val="Normal"/>
    <w:autoRedefine/>
    <w:rsid w:val="002657FC"/>
    <w:pPr>
      <w:ind w:left="1400"/>
    </w:pPr>
  </w:style>
  <w:style w:type="paragraph" w:styleId="TOC9">
    <w:name w:val="toc 9"/>
    <w:basedOn w:val="Normal"/>
    <w:next w:val="Normal"/>
    <w:autoRedefine/>
    <w:rsid w:val="002657FC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Intergraph%20CAS\PVELITE\2019\System\outp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output</Template>
  <TotalTime>3</TotalTime>
  <Pages>12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4</cp:revision>
  <cp:lastPrinted>1999-05-21T04:19:00Z</cp:lastPrinted>
  <dcterms:created xsi:type="dcterms:W3CDTF">2026-02-20T14:02:00Z</dcterms:created>
  <dcterms:modified xsi:type="dcterms:W3CDTF">2026-02-26T08:46:00Z</dcterms:modified>
</cp:coreProperties>
</file>